
<file path=[Content_Types].xml><?xml version="1.0" encoding="utf-8"?>
<Types xmlns="http://schemas.openxmlformats.org/package/2006/content-types">
  <Default Extension="xml" ContentType="application/xml"/>
  <Default Extension="jpeg" ContentType="image/jpeg"/>
  <Default Extension="emf" ContentType="image/x-emf"/>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1084A4" w14:textId="2292D4DC" w:rsidR="00A050F9" w:rsidRDefault="009C3810" w:rsidP="00A050F9">
      <w:pPr>
        <w:sectPr w:rsidR="00A050F9">
          <w:headerReference w:type="default" r:id="rId8"/>
          <w:footerReference w:type="default" r:id="rId9"/>
          <w:headerReference w:type="first" r:id="rId10"/>
          <w:pgSz w:w="12240" w:h="15840"/>
          <w:pgMar w:top="720" w:right="720" w:bottom="720" w:left="720" w:header="720" w:footer="720" w:gutter="0"/>
          <w:cols w:space="720"/>
          <w:titlePg/>
        </w:sectPr>
      </w:pPr>
      <w:bookmarkStart w:id="0" w:name="_MacBuGuideStaticData_1000H"/>
      <w:bookmarkStart w:id="1" w:name="_MacBuGuideStaticData_868V"/>
      <w:bookmarkStart w:id="2" w:name="_MacBuGuideStaticData_11372V"/>
      <w:r>
        <w:rPr>
          <w:noProof/>
        </w:rPr>
        <mc:AlternateContent>
          <mc:Choice Requires="wps">
            <w:drawing>
              <wp:anchor distT="0" distB="0" distL="114300" distR="114300" simplePos="0" relativeHeight="251662336" behindDoc="0" locked="0" layoutInCell="1" allowOverlap="1" wp14:anchorId="2901C35C" wp14:editId="62C1AFAC">
                <wp:simplePos x="0" y="0"/>
                <wp:positionH relativeFrom="page">
                  <wp:posOffset>457200</wp:posOffset>
                </wp:positionH>
                <wp:positionV relativeFrom="page">
                  <wp:posOffset>5826125</wp:posOffset>
                </wp:positionV>
                <wp:extent cx="3832860" cy="936625"/>
                <wp:effectExtent l="0" t="0" r="0" b="3175"/>
                <wp:wrapThrough wrapText="bothSides">
                  <wp:wrapPolygon edited="0">
                    <wp:start x="143" y="0"/>
                    <wp:lineTo x="143" y="21087"/>
                    <wp:lineTo x="21328" y="21087"/>
                    <wp:lineTo x="21328" y="0"/>
                    <wp:lineTo x="143" y="0"/>
                  </wp:wrapPolygon>
                </wp:wrapThrough>
                <wp:docPr id="76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93662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777886F2" w14:textId="77777777" w:rsidR="009C3810" w:rsidRPr="009C3810" w:rsidRDefault="009C3810" w:rsidP="009C3810">
                            <w:pPr>
                              <w:autoSpaceDE w:val="0"/>
                              <w:autoSpaceDN w:val="0"/>
                              <w:adjustRightInd w:val="0"/>
                              <w:rPr>
                                <w:rFonts w:ascii="Arial" w:hAnsi="Arial" w:cs="Arial"/>
                                <w:color w:val="5C2770"/>
                                <w:sz w:val="28"/>
                                <w:szCs w:val="28"/>
                              </w:rPr>
                            </w:pPr>
                            <w:r w:rsidRPr="009C3810">
                              <w:rPr>
                                <w:rFonts w:ascii="Ubuntu" w:hAnsi="Ubuntu" w:cs="Arial"/>
                                <w:b/>
                                <w:color w:val="5C2770"/>
                                <w:sz w:val="32"/>
                                <w:szCs w:val="32"/>
                              </w:rPr>
                              <w:t>47</w:t>
                            </w:r>
                            <w:proofErr w:type="gramStart"/>
                            <w:r w:rsidRPr="009C3810">
                              <w:rPr>
                                <w:rFonts w:ascii="Ubuntu" w:hAnsi="Ubuntu" w:cs="Arial"/>
                                <w:b/>
                                <w:color w:val="5C2770"/>
                                <w:sz w:val="32"/>
                                <w:szCs w:val="32"/>
                              </w:rPr>
                              <w:t>%</w:t>
                            </w:r>
                            <w:r w:rsidRPr="009C3810">
                              <w:rPr>
                                <w:rFonts w:ascii="Ubuntu" w:hAnsi="Ubuntu" w:cs="Arial"/>
                                <w:b/>
                                <w:color w:val="5C2770"/>
                                <w:sz w:val="28"/>
                                <w:szCs w:val="28"/>
                              </w:rPr>
                              <w:t xml:space="preserve">    have</w:t>
                            </w:r>
                            <w:proofErr w:type="gramEnd"/>
                            <w:r w:rsidRPr="009C3810">
                              <w:rPr>
                                <w:rFonts w:ascii="Ubuntu" w:hAnsi="Ubuntu" w:cs="Arial"/>
                                <w:b/>
                                <w:color w:val="5C2770"/>
                                <w:sz w:val="28"/>
                                <w:szCs w:val="28"/>
                              </w:rPr>
                              <w:t xml:space="preserve"> periodontal conditions</w:t>
                            </w:r>
                          </w:p>
                          <w:p w14:paraId="54BCFC58" w14:textId="782B9295" w:rsidR="007B203A" w:rsidRPr="009C3810" w:rsidRDefault="009C3810" w:rsidP="007B203A">
                            <w:pPr>
                              <w:autoSpaceDE w:val="0"/>
                              <w:autoSpaceDN w:val="0"/>
                              <w:adjustRightInd w:val="0"/>
                              <w:rPr>
                                <w:rFonts w:ascii="Arial" w:hAnsi="Arial" w:cs="Arial"/>
                                <w:b/>
                                <w:color w:val="5C2770"/>
                                <w:sz w:val="28"/>
                                <w:szCs w:val="28"/>
                              </w:rPr>
                            </w:pPr>
                            <w:r w:rsidRPr="009C3810">
                              <w:rPr>
                                <w:rFonts w:ascii="Ubuntu" w:hAnsi="Ubuntu" w:cs="Arial"/>
                                <w:b/>
                                <w:color w:val="5C2770"/>
                                <w:sz w:val="32"/>
                                <w:szCs w:val="32"/>
                              </w:rPr>
                              <w:t>37</w:t>
                            </w:r>
                            <w:proofErr w:type="gramStart"/>
                            <w:r w:rsidR="007B203A" w:rsidRPr="009C3810">
                              <w:rPr>
                                <w:rFonts w:ascii="Ubuntu" w:hAnsi="Ubuntu" w:cs="Arial"/>
                                <w:b/>
                                <w:color w:val="5C2770"/>
                                <w:sz w:val="32"/>
                                <w:szCs w:val="32"/>
                              </w:rPr>
                              <w:t>%</w:t>
                            </w:r>
                            <w:r w:rsidR="007B203A" w:rsidRPr="009C3810">
                              <w:rPr>
                                <w:rFonts w:ascii="Ubuntu" w:hAnsi="Ubuntu" w:cs="Arial"/>
                                <w:color w:val="5C2770"/>
                                <w:sz w:val="28"/>
                                <w:szCs w:val="28"/>
                              </w:rPr>
                              <w:t xml:space="preserve">    </w:t>
                            </w:r>
                            <w:r w:rsidR="007B203A" w:rsidRPr="009C3810">
                              <w:rPr>
                                <w:rFonts w:ascii="Ubuntu" w:hAnsi="Ubuntu" w:cs="Arial"/>
                                <w:b/>
                                <w:color w:val="5C2770"/>
                                <w:sz w:val="28"/>
                                <w:szCs w:val="28"/>
                              </w:rPr>
                              <w:t>have</w:t>
                            </w:r>
                            <w:proofErr w:type="gramEnd"/>
                            <w:r w:rsidR="007B203A" w:rsidRPr="009C3810">
                              <w:rPr>
                                <w:rFonts w:ascii="Ubuntu" w:hAnsi="Ubuntu" w:cs="Arial"/>
                                <w:b/>
                                <w:color w:val="5C2770"/>
                                <w:sz w:val="28"/>
                                <w:szCs w:val="28"/>
                              </w:rPr>
                              <w:t xml:space="preserve"> untreated tooth decay</w:t>
                            </w:r>
                          </w:p>
                          <w:p w14:paraId="4533DC71" w14:textId="27A33D6C" w:rsidR="00196EF6" w:rsidRPr="009C3810" w:rsidRDefault="009C3810" w:rsidP="001D12D9">
                            <w:pPr>
                              <w:autoSpaceDE w:val="0"/>
                              <w:autoSpaceDN w:val="0"/>
                              <w:adjustRightInd w:val="0"/>
                              <w:rPr>
                                <w:rFonts w:ascii="Ubuntu" w:hAnsi="Ubuntu" w:cs="Arial"/>
                                <w:color w:val="5C2770"/>
                                <w:sz w:val="28"/>
                                <w:szCs w:val="28"/>
                              </w:rPr>
                            </w:pPr>
                            <w:r w:rsidRPr="009C3810">
                              <w:rPr>
                                <w:rFonts w:ascii="Ubuntu" w:hAnsi="Ubuntu" w:cs="Arial"/>
                                <w:b/>
                                <w:color w:val="5C2770"/>
                                <w:sz w:val="32"/>
                                <w:szCs w:val="32"/>
                              </w:rPr>
                              <w:t>14</w:t>
                            </w:r>
                            <w:proofErr w:type="gramStart"/>
                            <w:r w:rsidR="00CF4599" w:rsidRPr="009C3810">
                              <w:rPr>
                                <w:rFonts w:ascii="Ubuntu" w:hAnsi="Ubuntu" w:cs="Arial"/>
                                <w:b/>
                                <w:color w:val="5C2770"/>
                                <w:sz w:val="32"/>
                                <w:szCs w:val="32"/>
                              </w:rPr>
                              <w:t>%</w:t>
                            </w:r>
                            <w:r w:rsidR="00A3732C" w:rsidRPr="009C3810">
                              <w:rPr>
                                <w:rFonts w:ascii="Ubuntu" w:hAnsi="Ubuntu" w:cs="Arial"/>
                                <w:b/>
                                <w:color w:val="5C2770"/>
                                <w:sz w:val="28"/>
                                <w:szCs w:val="28"/>
                              </w:rPr>
                              <w:t xml:space="preserve"> </w:t>
                            </w:r>
                            <w:r w:rsidR="007B203A" w:rsidRPr="009C3810">
                              <w:rPr>
                                <w:rFonts w:ascii="Ubuntu" w:hAnsi="Ubuntu" w:cs="Arial"/>
                                <w:b/>
                                <w:color w:val="5C2770"/>
                                <w:sz w:val="28"/>
                                <w:szCs w:val="28"/>
                              </w:rPr>
                              <w:t xml:space="preserve">  </w:t>
                            </w:r>
                            <w:r w:rsidR="00CF4599" w:rsidRPr="009C3810">
                              <w:rPr>
                                <w:rFonts w:ascii="Ubuntu" w:hAnsi="Ubuntu" w:cs="Arial"/>
                                <w:b/>
                                <w:color w:val="5C2770"/>
                                <w:sz w:val="28"/>
                                <w:szCs w:val="28"/>
                              </w:rPr>
                              <w:t>have</w:t>
                            </w:r>
                            <w:proofErr w:type="gramEnd"/>
                            <w:r w:rsidR="00196EF6" w:rsidRPr="009C3810">
                              <w:rPr>
                                <w:rFonts w:ascii="Ubuntu" w:hAnsi="Ubuntu" w:cs="Arial"/>
                                <w:b/>
                                <w:color w:val="5C2770"/>
                                <w:sz w:val="28"/>
                                <w:szCs w:val="28"/>
                              </w:rPr>
                              <w:t xml:space="preserve"> dental pain</w:t>
                            </w:r>
                          </w:p>
                          <w:p w14:paraId="432AA5D0" w14:textId="6720975C" w:rsidR="00A3732C" w:rsidRPr="009C3810" w:rsidRDefault="009C3810" w:rsidP="00A3732C">
                            <w:pPr>
                              <w:autoSpaceDE w:val="0"/>
                              <w:autoSpaceDN w:val="0"/>
                              <w:adjustRightInd w:val="0"/>
                              <w:rPr>
                                <w:rFonts w:ascii="Ubuntu" w:hAnsi="Ubuntu" w:cs="Arial"/>
                                <w:b/>
                                <w:color w:val="5C2770"/>
                                <w:sz w:val="28"/>
                                <w:szCs w:val="28"/>
                              </w:rPr>
                            </w:pPr>
                            <w:r w:rsidRPr="009C3810">
                              <w:rPr>
                                <w:rFonts w:ascii="Ubuntu" w:hAnsi="Ubuntu" w:cs="Arial"/>
                                <w:b/>
                                <w:color w:val="5C2770"/>
                                <w:sz w:val="32"/>
                                <w:szCs w:val="32"/>
                              </w:rPr>
                              <w:t>14</w:t>
                            </w:r>
                            <w:proofErr w:type="gramStart"/>
                            <w:r w:rsidR="00A3732C" w:rsidRPr="009C3810">
                              <w:rPr>
                                <w:rFonts w:ascii="Ubuntu" w:hAnsi="Ubuntu" w:cs="Arial"/>
                                <w:b/>
                                <w:color w:val="5C2770"/>
                                <w:sz w:val="32"/>
                                <w:szCs w:val="32"/>
                              </w:rPr>
                              <w:t>%</w:t>
                            </w:r>
                            <w:r w:rsidR="007B203A" w:rsidRPr="009C3810">
                              <w:rPr>
                                <w:rFonts w:ascii="Ubuntu" w:hAnsi="Ubuntu" w:cs="Arial"/>
                                <w:b/>
                                <w:color w:val="5C2770"/>
                                <w:sz w:val="28"/>
                                <w:szCs w:val="28"/>
                              </w:rPr>
                              <w:t xml:space="preserve"> </w:t>
                            </w:r>
                            <w:r w:rsidR="00A3732C" w:rsidRPr="009C3810">
                              <w:rPr>
                                <w:rFonts w:ascii="Ubuntu" w:hAnsi="Ubuntu" w:cs="Arial"/>
                                <w:color w:val="5C2770"/>
                                <w:sz w:val="28"/>
                                <w:szCs w:val="28"/>
                              </w:rPr>
                              <w:t xml:space="preserve">  </w:t>
                            </w:r>
                            <w:r w:rsidR="00A3732C" w:rsidRPr="009C3810">
                              <w:rPr>
                                <w:rFonts w:ascii="Ubuntu" w:hAnsi="Ubuntu" w:cs="Arial"/>
                                <w:b/>
                                <w:color w:val="5C2770"/>
                                <w:sz w:val="28"/>
                                <w:szCs w:val="28"/>
                              </w:rPr>
                              <w:t>are</w:t>
                            </w:r>
                            <w:proofErr w:type="gramEnd"/>
                            <w:r w:rsidR="00A3732C" w:rsidRPr="009C3810">
                              <w:rPr>
                                <w:rFonts w:ascii="Ubuntu" w:hAnsi="Ubuntu" w:cs="Arial"/>
                                <w:b/>
                                <w:color w:val="5C2770"/>
                                <w:sz w:val="28"/>
                                <w:szCs w:val="28"/>
                              </w:rPr>
                              <w:t xml:space="preserve"> in need of urgent care</w:t>
                            </w:r>
                          </w:p>
                          <w:p w14:paraId="719CBC28" w14:textId="77777777" w:rsidR="00196EF6" w:rsidRPr="00833F42" w:rsidRDefault="00196EF6" w:rsidP="00A050F9">
                            <w:pPr>
                              <w:pStyle w:val="Header"/>
                              <w:rPr>
                                <w:color w:val="5C2770"/>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511" o:spid="_x0000_s1026" type="#_x0000_t202" style="position:absolute;margin-left:36pt;margin-top:458.75pt;width:301.8pt;height:73.7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A&#10;/VvCmgMAADwIAAAOAAAAZHJzL2Uyb0RvYy54bWysVcmO2zgQvQeYfxB4V0uUqRWtDmTJCgL0LEAy&#10;mDMtUQtGIhWS3XZnMP8+Rcp27E4OwSQ6CNyq+PjqVdX92+M8Oc9MqlHwHOE7HzmMN6IdeZ+jPz/W&#10;boIcpSlv6SQ4y9ELU+jtwy9v7g9LxgIxiKll0gEnXGWHJUeD1kvmeaoZ2EzVnVgYh81OyJlqmMre&#10;ayU9gPd58gLfj7yDkO0iRcOUgtVq3UQP1n/XsUb/3nWKaWfKEWDT9i/tf2/+3sM9zXpJl2FsTjDo&#10;/0Ax05HDpRdXFdXUeZLjV67msZFCiU7fNWL2RNeNDbNvgNdg/9VrPgx0YfYtQI5aLjSpn+e2+e35&#10;D+mMbY7iKEAOpzME6SM7amcrjg4OMTYUHRaVwckPC5zVR9iBUNvnquVRNH8rh4tyoLxnhZTiMDDa&#10;AkRr6V2Zrn6UcbI//CpauIk+aWEdHTs5G/6AEQe8Q6heLuExaBpY3CSbIIlgq4G9dBNFQWjAeTQ7&#10;Wy9S6XdMzI4Z5EhC+K13+vyo9Hr0fMRcxkU9TpOVwMRvFsDnusKshlZrmgESGJqTBpON7z+pn+6S&#10;XUJcEkQ7l/ht6xZ1SdyoxnFYbaqyrPC/BgUm2TC2LePm0rPWMPm+WJ5Uv6rkWm2t9SaF/mvUgxWM&#10;4c1A7NUJa6+cRUBA1mUl+305SeeZQkpsN2Vd1ycWe7Waraexbz7r6cZkUyd+WV2ZAFeXq6aRO6CD&#10;HIVkNV9JhwSzOE2wbmiw0QMuX1GKA+Jvg9StoyR2SUdCN439xPVxuk0jn6Skqm8pfRw5+3FKnQOo&#10;NvXD06vFNJ5Q0+yGghvW1PWxedRQzqZxzlFyIYBmJiN2vLVK03Sc1vEVFwb/t7ko6tCPySZx4zjc&#10;uGTDfHeb1KVblDiK4t223O5eyWtnJat+nA4blCv9X+E93fFtyHVRBBEo362SFMK3Z4Gb1D5xtwUJ&#10;cRnHNa5iE77ZaGGZaMPWNlBPtD+hNlvflxgzbW5aAsaeTY9VeF9JqwzjoIjD1I2KELsEg6qKwg/c&#10;qi78wid1mZLtBdsB+sICXcXUQyh6PxXfmn9rjbTl5MylTVpbNk2lXGumPu6P8CBTS/eifYECCglv&#10;Etq0XhgMQn5GjoGbI/XpiUqGnOk9h5xPMSGm79kJDOT16v68SnkDLnKkEWSvGZZ67ZFPixz7AW5Y&#10;yz0XBRTsbrS19AsagG4m0KLsI07t1PTA67k99aXpP/wHAAD//wMAUEsDBBQABgAIAAAAIQAN+9Y+&#10;3wAAAAsBAAAPAAAAZHJzL2Rvd25yZXYueG1sTI9BTsMwEEX3SNzBGiQ2iNqtFIeEOBWqlA1iQ+EA&#10;bjwkFvY4it027ekxK1iO5un/95vt4h074RxtIAXrlQCG1AdjaVDw+dE9PgGLSZPRLhAquGCEbXt7&#10;0+jahDO942mfBpZDKNZawZjSVHMe+xG9jqswIeXfV5i9TvmcB25mfc7h3vGNEJJ7bSk3jHrC3Yj9&#10;9/7oFXTL9WpfpayoeuseetddorA7pe7vlpdnYAmX9AfDr35WhzY7HcKRTGROQbnJU5KCal0WwDIg&#10;y0ICO2RSyEIAbxv+f0P7AwAA//8DAFBLAQItABQABgAIAAAAIQDkmcPA+wAAAOEBAAATAAAAAAAA&#10;AAAAAAAAAAAAAABbQ29udGVudF9UeXBlc10ueG1sUEsBAi0AFAAGAAgAAAAhADj9If/WAAAAlAEA&#10;AAsAAAAAAAAAAAAAAAAALAEAAF9yZWxzLy5yZWxzUEsBAi0AFAAGAAgAAAAhAMD9W8KaAwAAPAgA&#10;AA4AAAAAAAAAAAAAAAAAKwIAAGRycy9lMm9Eb2MueG1sUEsBAi0AFAAGAAgAAAAhAA371j7fAAAA&#10;CwEAAA8AAAAAAAAAAAAAAAAA8QUAAGRycy9kb3ducmV2LnhtbFBLBQYAAAAABAAEAPMAAAD9BgAA&#10;AAA=&#10;" mv:complextextbox="1" filled="f" fillcolor="#b3cfff" stroked="f" strokecolor="#b3cfff" strokeweight="1.5pt">
                <v:fill color2="#3f80cd" focus="100%" type="gradient">
                  <o:fill v:ext="view" type="gradientUnscaled"/>
                </v:fill>
                <v:textbox inset=",0,,0">
                  <w:txbxContent>
                    <w:p w14:paraId="777886F2" w14:textId="77777777" w:rsidR="009C3810" w:rsidRPr="009C3810" w:rsidRDefault="009C3810" w:rsidP="009C3810">
                      <w:pPr>
                        <w:autoSpaceDE w:val="0"/>
                        <w:autoSpaceDN w:val="0"/>
                        <w:adjustRightInd w:val="0"/>
                        <w:rPr>
                          <w:rFonts w:ascii="Arial" w:hAnsi="Arial" w:cs="Arial"/>
                          <w:color w:val="5C2770"/>
                          <w:sz w:val="28"/>
                          <w:szCs w:val="28"/>
                        </w:rPr>
                      </w:pPr>
                      <w:r w:rsidRPr="009C3810">
                        <w:rPr>
                          <w:rFonts w:ascii="Ubuntu" w:hAnsi="Ubuntu" w:cs="Arial"/>
                          <w:b/>
                          <w:color w:val="5C2770"/>
                          <w:sz w:val="32"/>
                          <w:szCs w:val="32"/>
                        </w:rPr>
                        <w:t>47</w:t>
                      </w:r>
                      <w:proofErr w:type="gramStart"/>
                      <w:r w:rsidRPr="009C3810">
                        <w:rPr>
                          <w:rFonts w:ascii="Ubuntu" w:hAnsi="Ubuntu" w:cs="Arial"/>
                          <w:b/>
                          <w:color w:val="5C2770"/>
                          <w:sz w:val="32"/>
                          <w:szCs w:val="32"/>
                        </w:rPr>
                        <w:t>%</w:t>
                      </w:r>
                      <w:r w:rsidRPr="009C3810">
                        <w:rPr>
                          <w:rFonts w:ascii="Ubuntu" w:hAnsi="Ubuntu" w:cs="Arial"/>
                          <w:b/>
                          <w:color w:val="5C2770"/>
                          <w:sz w:val="28"/>
                          <w:szCs w:val="28"/>
                        </w:rPr>
                        <w:t xml:space="preserve">    have</w:t>
                      </w:r>
                      <w:proofErr w:type="gramEnd"/>
                      <w:r w:rsidRPr="009C3810">
                        <w:rPr>
                          <w:rFonts w:ascii="Ubuntu" w:hAnsi="Ubuntu" w:cs="Arial"/>
                          <w:b/>
                          <w:color w:val="5C2770"/>
                          <w:sz w:val="28"/>
                          <w:szCs w:val="28"/>
                        </w:rPr>
                        <w:t xml:space="preserve"> periodontal conditions</w:t>
                      </w:r>
                    </w:p>
                    <w:p w14:paraId="54BCFC58" w14:textId="782B9295" w:rsidR="007B203A" w:rsidRPr="009C3810" w:rsidRDefault="009C3810" w:rsidP="007B203A">
                      <w:pPr>
                        <w:autoSpaceDE w:val="0"/>
                        <w:autoSpaceDN w:val="0"/>
                        <w:adjustRightInd w:val="0"/>
                        <w:rPr>
                          <w:rFonts w:ascii="Arial" w:hAnsi="Arial" w:cs="Arial"/>
                          <w:b/>
                          <w:color w:val="5C2770"/>
                          <w:sz w:val="28"/>
                          <w:szCs w:val="28"/>
                        </w:rPr>
                      </w:pPr>
                      <w:r w:rsidRPr="009C3810">
                        <w:rPr>
                          <w:rFonts w:ascii="Ubuntu" w:hAnsi="Ubuntu" w:cs="Arial"/>
                          <w:b/>
                          <w:color w:val="5C2770"/>
                          <w:sz w:val="32"/>
                          <w:szCs w:val="32"/>
                        </w:rPr>
                        <w:t>37</w:t>
                      </w:r>
                      <w:proofErr w:type="gramStart"/>
                      <w:r w:rsidR="007B203A" w:rsidRPr="009C3810">
                        <w:rPr>
                          <w:rFonts w:ascii="Ubuntu" w:hAnsi="Ubuntu" w:cs="Arial"/>
                          <w:b/>
                          <w:color w:val="5C2770"/>
                          <w:sz w:val="32"/>
                          <w:szCs w:val="32"/>
                        </w:rPr>
                        <w:t>%</w:t>
                      </w:r>
                      <w:r w:rsidR="007B203A" w:rsidRPr="009C3810">
                        <w:rPr>
                          <w:rFonts w:ascii="Ubuntu" w:hAnsi="Ubuntu" w:cs="Arial"/>
                          <w:color w:val="5C2770"/>
                          <w:sz w:val="28"/>
                          <w:szCs w:val="28"/>
                        </w:rPr>
                        <w:t xml:space="preserve">    </w:t>
                      </w:r>
                      <w:r w:rsidR="007B203A" w:rsidRPr="009C3810">
                        <w:rPr>
                          <w:rFonts w:ascii="Ubuntu" w:hAnsi="Ubuntu" w:cs="Arial"/>
                          <w:b/>
                          <w:color w:val="5C2770"/>
                          <w:sz w:val="28"/>
                          <w:szCs w:val="28"/>
                        </w:rPr>
                        <w:t>have</w:t>
                      </w:r>
                      <w:proofErr w:type="gramEnd"/>
                      <w:r w:rsidR="007B203A" w:rsidRPr="009C3810">
                        <w:rPr>
                          <w:rFonts w:ascii="Ubuntu" w:hAnsi="Ubuntu" w:cs="Arial"/>
                          <w:b/>
                          <w:color w:val="5C2770"/>
                          <w:sz w:val="28"/>
                          <w:szCs w:val="28"/>
                        </w:rPr>
                        <w:t xml:space="preserve"> untreated tooth decay</w:t>
                      </w:r>
                    </w:p>
                    <w:p w14:paraId="4533DC71" w14:textId="27A33D6C" w:rsidR="00196EF6" w:rsidRPr="009C3810" w:rsidRDefault="009C3810" w:rsidP="001D12D9">
                      <w:pPr>
                        <w:autoSpaceDE w:val="0"/>
                        <w:autoSpaceDN w:val="0"/>
                        <w:adjustRightInd w:val="0"/>
                        <w:rPr>
                          <w:rFonts w:ascii="Ubuntu" w:hAnsi="Ubuntu" w:cs="Arial"/>
                          <w:color w:val="5C2770"/>
                          <w:sz w:val="28"/>
                          <w:szCs w:val="28"/>
                        </w:rPr>
                      </w:pPr>
                      <w:r w:rsidRPr="009C3810">
                        <w:rPr>
                          <w:rFonts w:ascii="Ubuntu" w:hAnsi="Ubuntu" w:cs="Arial"/>
                          <w:b/>
                          <w:color w:val="5C2770"/>
                          <w:sz w:val="32"/>
                          <w:szCs w:val="32"/>
                        </w:rPr>
                        <w:t>14</w:t>
                      </w:r>
                      <w:proofErr w:type="gramStart"/>
                      <w:r w:rsidR="00CF4599" w:rsidRPr="009C3810">
                        <w:rPr>
                          <w:rFonts w:ascii="Ubuntu" w:hAnsi="Ubuntu" w:cs="Arial"/>
                          <w:b/>
                          <w:color w:val="5C2770"/>
                          <w:sz w:val="32"/>
                          <w:szCs w:val="32"/>
                        </w:rPr>
                        <w:t>%</w:t>
                      </w:r>
                      <w:r w:rsidR="00A3732C" w:rsidRPr="009C3810">
                        <w:rPr>
                          <w:rFonts w:ascii="Ubuntu" w:hAnsi="Ubuntu" w:cs="Arial"/>
                          <w:b/>
                          <w:color w:val="5C2770"/>
                          <w:sz w:val="28"/>
                          <w:szCs w:val="28"/>
                        </w:rPr>
                        <w:t xml:space="preserve"> </w:t>
                      </w:r>
                      <w:r w:rsidR="007B203A" w:rsidRPr="009C3810">
                        <w:rPr>
                          <w:rFonts w:ascii="Ubuntu" w:hAnsi="Ubuntu" w:cs="Arial"/>
                          <w:b/>
                          <w:color w:val="5C2770"/>
                          <w:sz w:val="28"/>
                          <w:szCs w:val="28"/>
                        </w:rPr>
                        <w:t xml:space="preserve">  </w:t>
                      </w:r>
                      <w:r w:rsidR="00CF4599" w:rsidRPr="009C3810">
                        <w:rPr>
                          <w:rFonts w:ascii="Ubuntu" w:hAnsi="Ubuntu" w:cs="Arial"/>
                          <w:b/>
                          <w:color w:val="5C2770"/>
                          <w:sz w:val="28"/>
                          <w:szCs w:val="28"/>
                        </w:rPr>
                        <w:t>have</w:t>
                      </w:r>
                      <w:proofErr w:type="gramEnd"/>
                      <w:r w:rsidR="00196EF6" w:rsidRPr="009C3810">
                        <w:rPr>
                          <w:rFonts w:ascii="Ubuntu" w:hAnsi="Ubuntu" w:cs="Arial"/>
                          <w:b/>
                          <w:color w:val="5C2770"/>
                          <w:sz w:val="28"/>
                          <w:szCs w:val="28"/>
                        </w:rPr>
                        <w:t xml:space="preserve"> dental pain</w:t>
                      </w:r>
                    </w:p>
                    <w:p w14:paraId="432AA5D0" w14:textId="6720975C" w:rsidR="00A3732C" w:rsidRPr="009C3810" w:rsidRDefault="009C3810" w:rsidP="00A3732C">
                      <w:pPr>
                        <w:autoSpaceDE w:val="0"/>
                        <w:autoSpaceDN w:val="0"/>
                        <w:adjustRightInd w:val="0"/>
                        <w:rPr>
                          <w:rFonts w:ascii="Ubuntu" w:hAnsi="Ubuntu" w:cs="Arial"/>
                          <w:b/>
                          <w:color w:val="5C2770"/>
                          <w:sz w:val="28"/>
                          <w:szCs w:val="28"/>
                        </w:rPr>
                      </w:pPr>
                      <w:r w:rsidRPr="009C3810">
                        <w:rPr>
                          <w:rFonts w:ascii="Ubuntu" w:hAnsi="Ubuntu" w:cs="Arial"/>
                          <w:b/>
                          <w:color w:val="5C2770"/>
                          <w:sz w:val="32"/>
                          <w:szCs w:val="32"/>
                        </w:rPr>
                        <w:t>14</w:t>
                      </w:r>
                      <w:proofErr w:type="gramStart"/>
                      <w:r w:rsidR="00A3732C" w:rsidRPr="009C3810">
                        <w:rPr>
                          <w:rFonts w:ascii="Ubuntu" w:hAnsi="Ubuntu" w:cs="Arial"/>
                          <w:b/>
                          <w:color w:val="5C2770"/>
                          <w:sz w:val="32"/>
                          <w:szCs w:val="32"/>
                        </w:rPr>
                        <w:t>%</w:t>
                      </w:r>
                      <w:r w:rsidR="007B203A" w:rsidRPr="009C3810">
                        <w:rPr>
                          <w:rFonts w:ascii="Ubuntu" w:hAnsi="Ubuntu" w:cs="Arial"/>
                          <w:b/>
                          <w:color w:val="5C2770"/>
                          <w:sz w:val="28"/>
                          <w:szCs w:val="28"/>
                        </w:rPr>
                        <w:t xml:space="preserve"> </w:t>
                      </w:r>
                      <w:r w:rsidR="00A3732C" w:rsidRPr="009C3810">
                        <w:rPr>
                          <w:rFonts w:ascii="Ubuntu" w:hAnsi="Ubuntu" w:cs="Arial"/>
                          <w:color w:val="5C2770"/>
                          <w:sz w:val="28"/>
                          <w:szCs w:val="28"/>
                        </w:rPr>
                        <w:t xml:space="preserve">  </w:t>
                      </w:r>
                      <w:r w:rsidR="00A3732C" w:rsidRPr="009C3810">
                        <w:rPr>
                          <w:rFonts w:ascii="Ubuntu" w:hAnsi="Ubuntu" w:cs="Arial"/>
                          <w:b/>
                          <w:color w:val="5C2770"/>
                          <w:sz w:val="28"/>
                          <w:szCs w:val="28"/>
                        </w:rPr>
                        <w:t>are</w:t>
                      </w:r>
                      <w:proofErr w:type="gramEnd"/>
                      <w:r w:rsidR="00A3732C" w:rsidRPr="009C3810">
                        <w:rPr>
                          <w:rFonts w:ascii="Ubuntu" w:hAnsi="Ubuntu" w:cs="Arial"/>
                          <w:b/>
                          <w:color w:val="5C2770"/>
                          <w:sz w:val="28"/>
                          <w:szCs w:val="28"/>
                        </w:rPr>
                        <w:t xml:space="preserve"> in need of urgent care</w:t>
                      </w:r>
                    </w:p>
                    <w:p w14:paraId="719CBC28" w14:textId="77777777" w:rsidR="00196EF6" w:rsidRPr="00833F42" w:rsidRDefault="00196EF6" w:rsidP="00A050F9">
                      <w:pPr>
                        <w:pStyle w:val="Header"/>
                        <w:rPr>
                          <w:color w:val="5C2770"/>
                        </w:rPr>
                      </w:pPr>
                    </w:p>
                  </w:txbxContent>
                </v:textbox>
                <w10:wrap type="through" anchorx="page" anchory="page"/>
              </v:shape>
            </w:pict>
          </mc:Fallback>
        </mc:AlternateContent>
      </w:r>
      <w:r w:rsidR="00833F42">
        <w:rPr>
          <w:noProof/>
        </w:rPr>
        <mc:AlternateContent>
          <mc:Choice Requires="wps">
            <w:drawing>
              <wp:anchor distT="0" distB="0" distL="114300" distR="114300" simplePos="0" relativeHeight="251708416" behindDoc="0" locked="0" layoutInCell="1" allowOverlap="1" wp14:anchorId="55258899" wp14:editId="49405221">
                <wp:simplePos x="0" y="0"/>
                <wp:positionH relativeFrom="page">
                  <wp:posOffset>476250</wp:posOffset>
                </wp:positionH>
                <wp:positionV relativeFrom="page">
                  <wp:posOffset>8437245</wp:posOffset>
                </wp:positionV>
                <wp:extent cx="358775" cy="274320"/>
                <wp:effectExtent l="0" t="0" r="0" b="5080"/>
                <wp:wrapNone/>
                <wp:docPr id="91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289FCBA" w14:textId="77777777" w:rsidR="00196EF6" w:rsidRPr="00270596" w:rsidRDefault="00196EF6"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02B11562" w14:textId="77777777" w:rsidR="00196EF6" w:rsidRPr="00270596" w:rsidRDefault="00196EF6" w:rsidP="00C57BD3">
                            <w:pPr>
                              <w:pStyle w:val="Heading1"/>
                              <w:rPr>
                                <w:rFonts w:ascii="Ubuntu" w:hAnsi="Ubuntu"/>
                                <w:color w:val="E37823"/>
                                <w:sz w:val="24"/>
                              </w:rPr>
                            </w:pPr>
                          </w:p>
                        </w:txbxContent>
                      </wps:txbx>
                      <wps:bodyPr rot="0" vert="horz" wrap="square" lIns="91440" tIns="0" rIns="91440" bIns="0" anchor="t" anchorCtr="0" upright="1">
                        <a:noAutofit/>
                      </wps:bodyPr>
                    </wps:wsp>
                  </a:graphicData>
                </a:graphic>
              </wp:anchor>
            </w:drawing>
          </mc:Choice>
          <mc:Fallback>
            <w:pict>
              <v:shape id="Text Box 701" o:spid="_x0000_s1027" type="#_x0000_t202" style="position:absolute;margin-left:37.5pt;margin-top:664.35pt;width:28.25pt;height:21.6pt;z-index:25170841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10;7TXabAMAAJkHAAAOAAAAZHJzL2Uyb0RvYy54bWysVVuPozYUfq/U/2D5nQETEi4aZpVAqCpNL9Ju&#10;1WcHDFgFm9qeSaZV/3uPDUnJdB9W3fKAfDk3f+c75zx+uIwDemVKcylyTB4CjJioZcNFl+NfPlVe&#10;gpE2VDR0kILl+I1p/OHp228ez1PGQtnLoWEKgRGhs/OU496YKfN9XfdspPpBTkzAZSvVSA1sVec3&#10;ip7B+jj4YRDs/LNUzaRkzbSG03K+xE/Oftuy2vzUtpoZNOQYYjPur9z/ZP/+0yPNOkWnntdLGPQ/&#10;RDFSLsDpzVRJDUUviv/L1MhrJbVszUMtR1+2La+ZewO8hgTvXvOxpxNzbwFw9HSDSf9/ZusfX39W&#10;iDc5TgnBSNARkvSJXQw6yAuKA2IROk86A8GPE4iaC1xApt1r9fQs6980ErLoqejYXil57hltIEKn&#10;6a9UZzvaGjmdf5ANOKIvRjpDl1aNFj4ABIF1yNTbLTs2mBoON9skjrcY1XAVxtEmdNnzaXZVnpQ2&#10;3zE5IrvIsYLkO+P09VkbeAaIXkWsLyErPgyOAIO4OwDB+YQ5Bs3aNINAYGklbUguu3+mQXpMjknk&#10;ReHu6EVB03j7qoi8XUXibbkpi6Ikf9koSJT1vGmYsE6vTCPRl2Vy4fzMkTXXGmdNSfMrN72ji4XN&#10;htjpJdZOo0lCPuZjrbpTMSj0SqEgDpuiqiqbYXhxp2e1WZoE9nOW7lQ2VRIU5UrFaS6uBi4Q0CDH&#10;22hWXywr6uK0bu5gcH4By3eQkjAKDmHqVbsk9qI22nppHCReQNJDuguiNCqre0ifuWBfDyk6A2nT&#10;YLu8Wg58iZpmdxDcoabXYiM30MwGPuY4uQFAM1sQR9E4phnKh3m9wsLG/3ks9tU2AKonHjB/40Ub&#10;FniHpCq8fUF2u/h4KA7Hd/Q6Osrqr4fDJWXF/1W8i4/Ph1zt9+EOmO+VSQrpO7HQS6og8g77aEuK&#10;OK5IGdv0jZYL00BrNg+BaqDdErW9+rLCGGl9NxAI8V15zMRz1AKCXgvXdSPbgOZWZC6ni2t9tyZ3&#10;ks0btCeoJ1svdq7BopfqD4zOMCNyrH9/oYphNHwvoKRSEkV2qLgNLNT69HQ9paIGEzk2GIrDLgsz&#10;D6CXSfGuBw9zMxVyD+2w5a5V2b45RwMo2w30f4f3MqvsgFnvndQ/E/XpbwAAAP//AwBQSwMEFAAG&#10;AAgAAAAhAJqG7yThAAAADAEAAA8AAABkcnMvZG93bnJldi54bWxMj8tOwzAQRfdI/IM1SGwQdR4q&#10;KSFOBUjZgdQHHzCJhyTUjyh20/D3OCu6m5l7defcYjtrxSYaXW+NgHgVASPTWNmbVsDXsXrcAHMe&#10;jURlDQn4JQfb8vamwFzai9nTdPAtCyHG5Sig837IOXdNRxrdyg5kgvZtR40+rGPL5YiXEK4VT6Lo&#10;iWvsTfjQ4UDvHTWnw1kLqFyaHj8S/Hzbqap+OCXt9LPfCXF/N7++APM0+38zLPgBHcrAVNuzkY4p&#10;Adk6VPHhniabDNjiSOM1sHoZsvgZeFnw6xLlHwAAAP//AwBQSwECLQAUAAYACAAAACEA5JnDwPsA&#10;AADhAQAAEwAAAAAAAAAAAAAAAAAAAAAAW0NvbnRlbnRfVHlwZXNdLnhtbFBLAQItABQABgAIAAAA&#10;IQA4/SH/1gAAAJQBAAALAAAAAAAAAAAAAAAAACwBAABfcmVscy8ucmVsc1BLAQItABQABgAIAAAA&#10;IQD/7TXabAMAAJkHAAAOAAAAAAAAAAAAAAAAACsCAABkcnMvZTJvRG9jLnhtbFBLAQItABQABgAI&#10;AAAAIQCahu8k4QAAAAwBAAAPAAAAAAAAAAAAAAAAAMMFAABkcnMvZG93bnJldi54bWxQSwUGAAAA&#10;AAQABADzAAAA0QYAAAAA&#10;" filled="f" fillcolor="#b3cfff" stroked="f" strokecolor="#b3cfff" strokeweight="1.5pt">
                <v:fill color2="#3f80cd" focus="100%" type="gradient">
                  <o:fill v:ext="view" type="gradientUnscaled"/>
                </v:fill>
                <v:textbox inset=",0,,0">
                  <w:txbxContent>
                    <w:p w14:paraId="0289FCBA" w14:textId="77777777" w:rsidR="00196EF6" w:rsidRPr="00270596" w:rsidRDefault="00196EF6"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02B11562" w14:textId="77777777" w:rsidR="00196EF6" w:rsidRPr="00270596" w:rsidRDefault="00196EF6" w:rsidP="00C57BD3">
                      <w:pPr>
                        <w:pStyle w:val="Heading1"/>
                        <w:rPr>
                          <w:rFonts w:ascii="Ubuntu" w:hAnsi="Ubuntu"/>
                          <w:color w:val="E37823"/>
                          <w:sz w:val="24"/>
                        </w:rPr>
                      </w:pPr>
                    </w:p>
                  </w:txbxContent>
                </v:textbox>
                <w10:wrap anchorx="page" anchory="page"/>
              </v:shape>
            </w:pict>
          </mc:Fallback>
        </mc:AlternateContent>
      </w:r>
      <w:r w:rsidR="00833F42">
        <w:rPr>
          <w:noProof/>
        </w:rPr>
        <mc:AlternateContent>
          <mc:Choice Requires="wps">
            <w:drawing>
              <wp:anchor distT="0" distB="0" distL="114300" distR="114300" simplePos="0" relativeHeight="251705344" behindDoc="0" locked="0" layoutInCell="1" allowOverlap="1" wp14:anchorId="1F8A942B" wp14:editId="06FD94C1">
                <wp:simplePos x="0" y="0"/>
                <wp:positionH relativeFrom="page">
                  <wp:posOffset>492125</wp:posOffset>
                </wp:positionH>
                <wp:positionV relativeFrom="page">
                  <wp:posOffset>7041515</wp:posOffset>
                </wp:positionV>
                <wp:extent cx="358775" cy="274320"/>
                <wp:effectExtent l="0" t="0" r="0" b="5080"/>
                <wp:wrapNone/>
                <wp:docPr id="897"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B45C29F" w14:textId="77777777" w:rsidR="00196EF6" w:rsidRPr="00C57BD3" w:rsidRDefault="00196EF6"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2E4818C4" w14:textId="77777777" w:rsidR="00196EF6" w:rsidRPr="009B260B" w:rsidRDefault="00196EF6"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anchor>
            </w:drawing>
          </mc:Choice>
          <mc:Fallback>
            <w:pict>
              <v:shape id="_x0000_s1028" type="#_x0000_t202" style="position:absolute;margin-left:38.75pt;margin-top:554.45pt;width:28.25pt;height:21.6pt;z-index:25170534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xPc6bQMAAJkHAAAOAAAAZHJzL2Uyb0RvYy54bWysVVmP2zYQfi+Q/0DwXavDtHVgtYEtWUWB7QEk&#10;RZ9piZKISKRKctfeBP3vHVLyVt7mIWiqB4HHXPzmm5n795dxQM9MaS5FjsO7ACMmatlw0eX494+V&#10;l2CkDRUNHaRgOX5hGr9/ePfD/XnKWCR7OTRMITAidHaectwbM2W+r+uejVTfyYkJuGylGqmBrer8&#10;RtEzWB8HPwqCnX+WqpmUrJnWcFrOl/jB2W9bVptf21Yzg4YcQ2zG/ZX7n+zff7inWafo1PN6CYP+&#10;hyhGygU4fTVVUkPRk+L/MjXyWkktW3NXy9GXbctr5t4ArwmDN6/50NOJubcAOHp6hUn/f2brX55/&#10;U4g3OU7SGCNBR0jSR3Yx6CAvKA5Ci9B50hkIfphA1FzgAjLtXqunR1l/0kjIoqeiY3ul5LlntIEI&#10;naa/Up3taGvkdP5ZNuCIPhnpDF1aNVr4ABAE1iFTL6/ZscHUcLjZJnG8xaiGqygmm8hlz6fZVXlS&#10;2vzI5IjsIscKku+M0+dHbeAZIHoVsb6ErPgwOAIM4uYABOcT5hg0a9MMAoGllbQhuex+SYP0mBwT&#10;4pFod/RI0DTeviqIt6vCeFtuyqIow79sFCHJet40TFinV6aF5NsyuXB+5siaa42zpqT5g5ve0cXC&#10;ZkPs9BJrp9EkIR/zsVbdqRgUeqZQEIdNUVWVzTC8uNOz2iwdBvZzlm5UNlUSFOVKxWkurgYuENAg&#10;x1syqy+WFXVxWjc3MDi/gOUbSMOIBIco9apdEnukJVsvjYPEC8L0kO4CkpKyuoX0kQv2/ZCiM5A2&#10;DbbLq+XAl6hpdgPBDWp6LTZyA81s4CNU0ysANLMFcRSNY5qhfJjXKyxs/F/HYl9tA6B64gHzNx7Z&#10;sMA7JFXh7Ytwt4uPh+JwfEOvo6Os/n44XFJW/F/Fu/j4esjVfh/tgPleCR3FIycWeUkVEO+wJ9uw&#10;iOMqLGObvtFyYRpozeYhUA20W6K2V99WGCOtbwZCGPquPGbiOWoBQa+F67qRbUBzKzKX08W1vuja&#10;5E6yeYH2BPVk68XONVj0Un3G6AwzIsf6zyeqGEbDTwJKKg0JsUPFbWCh1qen6ykVNZjIscFQHHZZ&#10;mHkAPU2Kdz14mJupkHtohy13rcr2zTkaQNluoP87vJdZZQfMeu+k/pmoD38DAAD//wMAUEsDBBQA&#10;BgAIAAAAIQCqMlkd3wAAAAwBAAAPAAAAZHJzL2Rvd25yZXYueG1sTI/LTsMwEEX3SPyDNUhsEHUe&#10;lLYhTgVI2YHU1wc4sUlC7XEUu2n4eyYrWM6do/vIt5M1bNSD7xwKiBcRMI21Ux02Ak7H8nENzAeJ&#10;ShqHWsCP9rAtbm9ymSl3xb0eD6FhZII+kwLaEPqMc1+32kq/cL1G+n25wcpA59BwNcgrmVvDkyh6&#10;5lZ2SAmt7PV7q+vz4WIFlD5Njx+J/HzbmbJ6OCfN+L3fCXF/N72+AAt6Cn8wzPWpOhTUqXIXVJ4Z&#10;AavVkkjS42i9ATYT6ROtq2ZpmcTAi5z/H1H8AgAA//8DAFBLAQItABQABgAIAAAAIQDkmcPA+wAA&#10;AOEBAAATAAAAAAAAAAAAAAAAAAAAAABbQ29udGVudF9UeXBlc10ueG1sUEsBAi0AFAAGAAgAAAAh&#10;ADj9If/WAAAAlAEAAAsAAAAAAAAAAAAAAAAALAEAAF9yZWxzLy5yZWxzUEsBAi0AFAAGAAgAAAAh&#10;AO/E9zptAwAAmQcAAA4AAAAAAAAAAAAAAAAAKwIAAGRycy9lMm9Eb2MueG1sUEsBAi0AFAAGAAgA&#10;AAAhAKoyWR3fAAAADAEAAA8AAAAAAAAAAAAAAAAAxAUAAGRycy9kb3ducmV2LnhtbFBLBQYAAAAA&#10;BAAEAPMAAADQBgAAAAA=&#10;" filled="f" fillcolor="#b3cfff" stroked="f" strokecolor="#b3cfff" strokeweight="1.5pt">
                <v:fill color2="#3f80cd" focus="100%" type="gradient">
                  <o:fill v:ext="view" type="gradientUnscaled"/>
                </v:fill>
                <v:textbox inset=",0,,0">
                  <w:txbxContent>
                    <w:p w14:paraId="2B45C29F" w14:textId="77777777" w:rsidR="00196EF6" w:rsidRPr="00C57BD3" w:rsidRDefault="00196EF6"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2E4818C4" w14:textId="77777777" w:rsidR="00196EF6" w:rsidRPr="009B260B" w:rsidRDefault="00196EF6" w:rsidP="00A050F9">
                      <w:pPr>
                        <w:pStyle w:val="Heading1"/>
                        <w:rPr>
                          <w:rFonts w:ascii="Ubuntu" w:hAnsi="Ubuntu"/>
                          <w:color w:val="E37823"/>
                          <w:sz w:val="28"/>
                        </w:rPr>
                      </w:pPr>
                    </w:p>
                  </w:txbxContent>
                </v:textbox>
                <w10:wrap anchorx="page" anchory="page"/>
              </v:shape>
            </w:pict>
          </mc:Fallback>
        </mc:AlternateContent>
      </w:r>
      <w:r w:rsidR="00833F42">
        <w:rPr>
          <w:noProof/>
        </w:rPr>
        <mc:AlternateContent>
          <mc:Choice Requires="wps">
            <w:drawing>
              <wp:anchor distT="0" distB="0" distL="114300" distR="114300" simplePos="0" relativeHeight="251707392" behindDoc="0" locked="0" layoutInCell="1" allowOverlap="1" wp14:anchorId="0E370DC6" wp14:editId="6836523B">
                <wp:simplePos x="0" y="0"/>
                <wp:positionH relativeFrom="page">
                  <wp:posOffset>492125</wp:posOffset>
                </wp:positionH>
                <wp:positionV relativeFrom="page">
                  <wp:posOffset>7996555</wp:posOffset>
                </wp:positionV>
                <wp:extent cx="358775" cy="274320"/>
                <wp:effectExtent l="0" t="0" r="0" b="5080"/>
                <wp:wrapNone/>
                <wp:docPr id="906"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38D1F72D" w14:textId="77777777" w:rsidR="00196EF6" w:rsidRPr="004A41D3" w:rsidRDefault="00196EF6"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6A044792" w14:textId="77777777" w:rsidR="00196EF6" w:rsidRPr="004A41D3" w:rsidRDefault="00196EF6"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anchor>
            </w:drawing>
          </mc:Choice>
          <mc:Fallback>
            <w:pict>
              <v:shape id="_x0000_s1029" type="#_x0000_t202" style="position:absolute;margin-left:38.75pt;margin-top:629.65pt;width:28.25pt;height:21.6pt;z-index:2517073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l&#10;4QCqbQMAAJkHAAAOAAAAZHJzL2Uyb0RvYy54bWysVVmPpDYQfo+0/8HyO8PRNJeGWXVDE0WaHNJu&#10;lGc3GLAWbGJ7hp5d5b+nbOgJPdmHVTY8IB91+auvqu7fX8YBPVOpmOA59u88jCivRcN4l+PfP1ZO&#10;gpHShDdkEJzm+IUq/P7h3Q/385TRQPRiaKhEYISrbJ5y3Gs9Za6r6p6ORN2JiXK4bIUciYat7NxG&#10;khmsj4MbeF7kzkI2kxQ1VQpOy+USP1j7bUtr/WvbKqrRkGOITdu/tP+z+bsP9yTrJJl6Vq9hkP8Q&#10;xUgYB6evpkqiCXqS7F+mRlZLoUSr72oxuqJtWU3tG+A1vvfmNR96MlH7FgBHTa8wqf/PbP3L828S&#10;sSbHqRdhxMkISfpILxodxQXFnm8QmieVgeCHCUT1BS4g0/a1anoU9SeFuCh6wjt6kFLMPSUNRGg1&#10;3Y3qYkcZI+f5Z9GAI/KkhTV0aeVo4ANAEFiHTL28ZscEU8Phbp/E8R6jGq6CONwFNnsuya7Kk1T6&#10;RypGZBY5lpB8a5w8PyoNzwDRq4jxxUXFhsESYOA3ByC4nFDLoEWbZBAILI2kCclm90vqpafklIRO&#10;GEQnJ/SaxjlURehElR/vy11ZFKX/l4nCD7OeNQ3lxumVaX74bZlcOb9wZMu1xlqTQv/BdG/pYmAz&#10;IXZqjbVTaBKQj+VYye5cDBI9EyiI466oqspkGF7cqUVtkfY981lLNyq7KvGKcqNiNVdXA+MIaJDj&#10;fbior5YlsXEaNzcwWL+A5RtI/SD0jkHqVFESO2Eb7p009hLH89NjGnlhGpbVLaSPjNPvhxTNQNrU&#10;26+vFgNboybZDQQ3qKmt2Mg0NLOBjTlOXgEgmSmIE28s0zRhw7LeYGHi/zoWh2rvAdUTB5i/c8Id&#10;9ZxjUhXOofCjKD4di+PpDb1OlrLq++GwSdnwfxPv6uPrIVeHQxAB850ySSF9Zxo4SeWFzvEQ7v0i&#10;jiu/jE36RsOFaSA1XYZANZBujdpcfVthjKS+GQi+79ryWIhnqQUEvRau7UamAS2tSF/OF9v6dtcm&#10;dxbNC7QnqCdTL2auwaIX8jNGM8yIHKs/n4ikGA0/cSip1A9DM1TsBhZye3q+nhJeg4kcawzFYZaF&#10;XgbQ0yRZ14OHpZlycYB22DLbqkzfXKIBlM0G+r/Fe51VZsBs91bqn4n68DcAAAD//wMAUEsDBBQA&#10;BgAIAAAAIQBtG0by4AAAAAwBAAAPAAAAZHJzL2Rvd25yZXYueG1sTI/dToQwEIXvTXyHZky8MW6x&#10;iKtI2agJd5rsjw8w0Aq47ZTQLotvb7nSu5k5J2e+U2xma9ikR987knC3SoBpapzqqZXweahuH4H5&#10;gKTQONISfrSHTXl5UWCu3Jl2etqHlsUQ8jlK6EIYcs5902mLfuUGTVH7cqPFENex5WrEcwy3hosk&#10;eeAWe4ofOhz0W6eb4/5kJVQ+TQ/vAj9et6aqb46inb53Wymvr+aXZ2BBz+HPDAt+RIcyMtXuRMoz&#10;I2G9zqIz3kX2lAJbHOl9bFcvQyIy4GXB/5cofwEAAP//AwBQSwECLQAUAAYACAAAACEA5JnDwPsA&#10;AADhAQAAEwAAAAAAAAAAAAAAAAAAAAAAW0NvbnRlbnRfVHlwZXNdLnhtbFBLAQItABQABgAIAAAA&#10;IQA4/SH/1gAAAJQBAAALAAAAAAAAAAAAAAAAACwBAABfcmVscy8ucmVsc1BLAQItABQABgAIAAAA&#10;IQCl4QCqbQMAAJkHAAAOAAAAAAAAAAAAAAAAACsCAABkcnMvZTJvRG9jLnhtbFBLAQItABQABgAI&#10;AAAAIQBtG0by4AAAAAwBAAAPAAAAAAAAAAAAAAAAAMQFAABkcnMvZG93bnJldi54bWxQSwUGAAAA&#10;AAQABADzAAAA0QYAAAAA&#10;" filled="f" fillcolor="#b3cfff" stroked="f" strokecolor="#b3cfff" strokeweight="1.5pt">
                <v:fill color2="#3f80cd" focus="100%" type="gradient">
                  <o:fill v:ext="view" type="gradientUnscaled"/>
                </v:fill>
                <v:textbox inset=",0,,0">
                  <w:txbxContent>
                    <w:p w14:paraId="38D1F72D" w14:textId="77777777" w:rsidR="00196EF6" w:rsidRPr="004A41D3" w:rsidRDefault="00196EF6"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6A044792" w14:textId="77777777" w:rsidR="00196EF6" w:rsidRPr="004A41D3" w:rsidRDefault="00196EF6" w:rsidP="009B260B">
                      <w:pPr>
                        <w:pStyle w:val="Heading1"/>
                        <w:rPr>
                          <w:rFonts w:ascii="Ubuntu" w:hAnsi="Ubuntu"/>
                          <w:color w:val="E37823"/>
                          <w:sz w:val="28"/>
                        </w:rPr>
                      </w:pPr>
                    </w:p>
                  </w:txbxContent>
                </v:textbox>
                <w10:wrap anchorx="page" anchory="page"/>
              </v:shape>
            </w:pict>
          </mc:Fallback>
        </mc:AlternateContent>
      </w:r>
      <w:r w:rsidR="00833F42">
        <w:rPr>
          <w:noProof/>
        </w:rPr>
        <mc:AlternateContent>
          <mc:Choice Requires="wps">
            <w:drawing>
              <wp:anchor distT="0" distB="0" distL="114300" distR="114300" simplePos="0" relativeHeight="251706368" behindDoc="0" locked="0" layoutInCell="1" allowOverlap="1" wp14:anchorId="557F295B" wp14:editId="0E121EDA">
                <wp:simplePos x="0" y="0"/>
                <wp:positionH relativeFrom="page">
                  <wp:posOffset>487208</wp:posOffset>
                </wp:positionH>
                <wp:positionV relativeFrom="page">
                  <wp:posOffset>7426325</wp:posOffset>
                </wp:positionV>
                <wp:extent cx="358775" cy="274320"/>
                <wp:effectExtent l="0" t="0" r="0" b="5080"/>
                <wp:wrapNone/>
                <wp:docPr id="905"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35287070" w14:textId="77777777" w:rsidR="00196EF6" w:rsidRPr="00C57BD3" w:rsidRDefault="00196EF6"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6B6E4975" w14:textId="77777777" w:rsidR="00196EF6" w:rsidRPr="009B260B" w:rsidRDefault="00196EF6"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anchor>
            </w:drawing>
          </mc:Choice>
          <mc:Fallback>
            <w:pict>
              <v:shape id="_x0000_s1030" type="#_x0000_t202" style="position:absolute;margin-left:38.35pt;margin-top:584.75pt;width:28.25pt;height:21.6pt;z-index:25170636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T&#10;xf7SbgMAAJkHAAAOAAAAZHJzL2Uyb0RvYy54bWysVduO2zYQfS+QfyD4rtXFtHXBagNbsooC2wuQ&#10;FH2mJUoiIpEqyV17E/TfO6TkrbzNQ9DUDwZFcmYOz5yZuX9/GQf0zJTmUuQ4vAswYqKWDRddjn//&#10;WHkJRtpQ0dBBCpbjF6bx+4d3P9yfp4xFspdDwxQCJ0Jn5ynHvTFT5vu67tlI9Z2cmIDDVqqRGvhU&#10;nd8oegbv4+BHQbDzz1I1k5I10xp2y/kQPzj/bctq82vbambQkGPAZty/cv8n++8/3NOsU3Tqeb3A&#10;oP8BxUi5gKCvrkpqKHpS/F+uRl4rqWVr7mo5+rJtec3cG+A1YfDmNR96OjH3FiBHT6806f/Pbf3L&#10;828K8SbHabDFSNARkvSRXQw6yAuKg9AydJ50Bhc/THDVXOAAMu1eq6dHWX/SSMiip6Jje6XkuWe0&#10;AYTO0l+Zzn60dXI6/ywbCESfjHSOLq0aLX1ACALvkKmX1+xYMDVsbrZJHAPGGo6imGwilz2fZlfj&#10;SWnzI5MjsoscK0i+c06fH7WBZ8DV6xUbS8iKD4MTwCBuNuDivMOcgmZrmgEQWNqbFpLL7pc0SI/J&#10;MSEeiXZHjwRN4+2rgni7Koy35aYsijL8y6IISdbzpmHCBr0qLSTflslF87NG1lprnDclzR/c9E4u&#10;ljYLsdML1k6jSUI+5m2tulMxKPRMoSAOm6KqKptheHGnZ7P5dhjYn/N0Y7KpkqAoVybOcgk1cIFA&#10;Bjnektl88ayow2nD3NDg4gKXbygNIxIcotSrdknskZZsvTQOEi8I00O6C0hKyuqW0kcu2PdTis4g&#10;WqiC5dVy4Atqmt1QcMOaXl8buYFmNvAxx8krATSzBXEUjVOaoXyY1ysuLP6vc7GvtgFIPfFA+RuP&#10;bFjgHZKq8PZFuNvFx0NxOL6R19FJVn8/HS4pK/2v8C4xvg652u+jHSjfK5MU0ndikZdUAfEOe7IN&#10;iziuwjK26RutFqaB1mweAtVAuwW1Pfq2whhpfTMQwtB35TELz0kLBHotXNeNbAOaW5G5nC6u9ZFr&#10;kzvJ5gXaE9STrRc712DRS/UZozPMiBzrP5+oYhgNPwkoqTQkxA4V9wELtd49XXepqMFFjg2G4rDL&#10;wswD6GlSvOshwtxMhdxDO2y5a1W2b85ogGX7Af3f8b3MKjtg1t/u1j8T9eFvAAAA//8DAFBLAwQU&#10;AAYACAAAACEA/RAz2+AAAAAMAQAADwAAAGRycy9kb3ducmV2LnhtbEyP206EMBCG7018h2ZMvDFu&#10;oUTYRcpGTbjTZA8+QKEVcOmU0C6Lb+/sld7N4cs/3xTbxQ5sNpPvHUqIVxEwg43TPbYSPo/V4xqY&#10;Dwq1GhwaCT/Gw7a8vSlUrt0F92Y+hJZRCPpcSehCGHPOfdMZq/zKjQZp9+UmqwK1U8v1pC4Ubgcu&#10;oijlVvVIFzo1mrfONKfD2UqofJIc34X6eN0NVf1wEu38vd9JeX+3vDwDC2YJfzBc9UkdSnKq3Rm1&#10;Z4OELM2IpHmcbp6AXYkkEcBqKkQsMuBlwf8/Uf4CAAD//wMAUEsBAi0AFAAGAAgAAAAhAOSZw8D7&#10;AAAA4QEAABMAAAAAAAAAAAAAAAAAAAAAAFtDb250ZW50X1R5cGVzXS54bWxQSwECLQAUAAYACAAA&#10;ACEAOP0h/9YAAACUAQAACwAAAAAAAAAAAAAAAAAsAQAAX3JlbHMvLnJlbHNQSwECLQAUAAYACAAA&#10;ACEA08X+0m4DAACZBwAADgAAAAAAAAAAAAAAAAArAgAAZHJzL2Uyb0RvYy54bWxQSwECLQAUAAYA&#10;CAAAACEA/RAz2+AAAAAMAQAADwAAAAAAAAAAAAAAAADFBQAAZHJzL2Rvd25yZXYueG1sUEsFBgAA&#10;AAAEAAQA8wAAANIGAAAAAA==&#10;" filled="f" fillcolor="#b3cfff" stroked="f" strokecolor="#b3cfff" strokeweight="1.5pt">
                <v:fill color2="#3f80cd" focus="100%" type="gradient">
                  <o:fill v:ext="view" type="gradientUnscaled"/>
                </v:fill>
                <v:textbox inset=",0,,0">
                  <w:txbxContent>
                    <w:p w14:paraId="35287070" w14:textId="77777777" w:rsidR="00196EF6" w:rsidRPr="00C57BD3" w:rsidRDefault="00196EF6"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6B6E4975" w14:textId="77777777" w:rsidR="00196EF6" w:rsidRPr="009B260B" w:rsidRDefault="00196EF6" w:rsidP="009B260B">
                      <w:pPr>
                        <w:pStyle w:val="Heading1"/>
                        <w:rPr>
                          <w:rFonts w:ascii="Ubuntu" w:hAnsi="Ubuntu"/>
                          <w:color w:val="E37823"/>
                          <w:sz w:val="28"/>
                        </w:rPr>
                      </w:pPr>
                    </w:p>
                  </w:txbxContent>
                </v:textbox>
                <w10:wrap anchorx="page" anchory="page"/>
              </v:shape>
            </w:pict>
          </mc:Fallback>
        </mc:AlternateContent>
      </w:r>
      <w:r w:rsidR="00833F42">
        <w:rPr>
          <w:noProof/>
          <w:sz w:val="20"/>
        </w:rPr>
        <w:drawing>
          <wp:anchor distT="0" distB="0" distL="114300" distR="114300" simplePos="0" relativeHeight="251729920" behindDoc="0" locked="0" layoutInCell="1" allowOverlap="1" wp14:anchorId="04DD564D" wp14:editId="6CC96BDD">
            <wp:simplePos x="0" y="0"/>
            <wp:positionH relativeFrom="page">
              <wp:posOffset>464185</wp:posOffset>
            </wp:positionH>
            <wp:positionV relativeFrom="page">
              <wp:posOffset>457200</wp:posOffset>
            </wp:positionV>
            <wp:extent cx="6858000" cy="1926590"/>
            <wp:effectExtent l="0" t="0" r="0" b="3810"/>
            <wp:wrapThrough wrapText="bothSides">
              <wp:wrapPolygon edited="0">
                <wp:start x="0" y="0"/>
                <wp:lineTo x="0" y="15093"/>
                <wp:lineTo x="18880" y="18225"/>
                <wp:lineTo x="21200" y="21358"/>
                <wp:lineTo x="21520" y="21358"/>
                <wp:lineTo x="21520" y="0"/>
                <wp:lineTo x="0" y="0"/>
              </wp:wrapPolygon>
            </wp:wrapThrough>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 Healthy Athletes Graphic Element for Fact Sheet Template SPECIAL SMILES Purple.eps"/>
                    <pic:cNvPicPr/>
                  </pic:nvPicPr>
                  <pic:blipFill>
                    <a:blip r:embed="rId11">
                      <a:extLst>
                        <a:ext uri="{28A0092B-C50C-407E-A947-70E740481C1C}">
                          <a14:useLocalDpi xmlns:a14="http://schemas.microsoft.com/office/drawing/2010/main" val="0"/>
                        </a:ext>
                      </a:extLst>
                    </a:blip>
                    <a:stretch>
                      <a:fillRect/>
                    </a:stretch>
                  </pic:blipFill>
                  <pic:spPr>
                    <a:xfrm>
                      <a:off x="0" y="0"/>
                      <a:ext cx="6858000" cy="1926590"/>
                    </a:xfrm>
                    <a:prstGeom prst="rect">
                      <a:avLst/>
                    </a:prstGeom>
                  </pic:spPr>
                </pic:pic>
              </a:graphicData>
            </a:graphic>
          </wp:anchor>
        </w:drawing>
      </w:r>
      <w:r w:rsidR="003A216E">
        <w:rPr>
          <w:noProof/>
          <w:sz w:val="20"/>
        </w:rPr>
        <w:drawing>
          <wp:anchor distT="0" distB="0" distL="114300" distR="114300" simplePos="0" relativeHeight="251730944" behindDoc="0" locked="0" layoutInCell="1" allowOverlap="1" wp14:anchorId="4280BB17" wp14:editId="1FC27676">
            <wp:simplePos x="0" y="0"/>
            <wp:positionH relativeFrom="page">
              <wp:posOffset>-29210</wp:posOffset>
            </wp:positionH>
            <wp:positionV relativeFrom="page">
              <wp:posOffset>104775</wp:posOffset>
            </wp:positionV>
            <wp:extent cx="2470785" cy="1910080"/>
            <wp:effectExtent l="0" t="0" r="0" b="0"/>
            <wp:wrapThrough wrapText="bothSides">
              <wp:wrapPolygon edited="0">
                <wp:start x="5107" y="5457"/>
                <wp:lineTo x="4885" y="6319"/>
                <wp:lineTo x="4885" y="12638"/>
                <wp:lineTo x="5107" y="15223"/>
                <wp:lineTo x="5551" y="15798"/>
                <wp:lineTo x="6884" y="15798"/>
                <wp:lineTo x="15988" y="11202"/>
                <wp:lineTo x="16654" y="8617"/>
                <wp:lineTo x="15544" y="6606"/>
                <wp:lineTo x="13101" y="5457"/>
                <wp:lineTo x="5107" y="5457"/>
              </wp:wrapPolygon>
            </wp:wrapThrough>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Special_Smiles_White.eps"/>
                    <pic:cNvPicPr/>
                  </pic:nvPicPr>
                  <pic:blipFill>
                    <a:blip r:embed="rId12">
                      <a:extLst>
                        <a:ext uri="{28A0092B-C50C-407E-A947-70E740481C1C}">
                          <a14:useLocalDpi xmlns:a14="http://schemas.microsoft.com/office/drawing/2010/main" val="0"/>
                        </a:ext>
                      </a:extLst>
                    </a:blip>
                    <a:stretch>
                      <a:fillRect/>
                    </a:stretch>
                  </pic:blipFill>
                  <pic:spPr>
                    <a:xfrm>
                      <a:off x="0" y="0"/>
                      <a:ext cx="2470785" cy="1910080"/>
                    </a:xfrm>
                    <a:prstGeom prst="rect">
                      <a:avLst/>
                    </a:prstGeom>
                  </pic:spPr>
                </pic:pic>
              </a:graphicData>
            </a:graphic>
            <wp14:sizeRelH relativeFrom="margin">
              <wp14:pctWidth>0</wp14:pctWidth>
            </wp14:sizeRelH>
            <wp14:sizeRelV relativeFrom="margin">
              <wp14:pctHeight>0</wp14:pctHeight>
            </wp14:sizeRelV>
          </wp:anchor>
        </w:drawing>
      </w:r>
      <w:r w:rsidR="007B203A" w:rsidRPr="00AF5095">
        <w:rPr>
          <w:noProof/>
          <w:sz w:val="20"/>
        </w:rPr>
        <mc:AlternateContent>
          <mc:Choice Requires="wps">
            <w:drawing>
              <wp:anchor distT="0" distB="0" distL="114300" distR="114300" simplePos="0" relativeHeight="251661312" behindDoc="0" locked="0" layoutInCell="1" allowOverlap="1" wp14:anchorId="34068399" wp14:editId="015D4E13">
                <wp:simplePos x="0" y="0"/>
                <wp:positionH relativeFrom="page">
                  <wp:posOffset>477520</wp:posOffset>
                </wp:positionH>
                <wp:positionV relativeFrom="page">
                  <wp:posOffset>5309870</wp:posOffset>
                </wp:positionV>
                <wp:extent cx="4639945" cy="368935"/>
                <wp:effectExtent l="0" t="0" r="0" b="12065"/>
                <wp:wrapNone/>
                <wp:docPr id="760"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36893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BB6CE0E" w14:textId="77777777" w:rsidR="00196EF6" w:rsidRPr="00833F42" w:rsidRDefault="00196EF6" w:rsidP="009B78EA">
                            <w:pPr>
                              <w:pStyle w:val="Heading2"/>
                              <w:rPr>
                                <w:rFonts w:ascii="Ubuntu" w:hAnsi="Ubuntu"/>
                                <w:b/>
                                <w:color w:val="5C2770"/>
                                <w:sz w:val="22"/>
                                <w:szCs w:val="24"/>
                              </w:rPr>
                            </w:pPr>
                            <w:r w:rsidRPr="00833F42">
                              <w:rPr>
                                <w:rFonts w:ascii="Ubuntu" w:hAnsi="Ubuntu"/>
                                <w:b/>
                                <w:color w:val="5C2770"/>
                                <w:sz w:val="22"/>
                                <w:szCs w:val="24"/>
                              </w:rPr>
                              <w:t>IMPORTANCE AND IMPACT:</w:t>
                            </w:r>
                          </w:p>
                          <w:p w14:paraId="1F0BC747" w14:textId="77777777" w:rsidR="00196EF6" w:rsidRPr="00833F42" w:rsidRDefault="00196EF6" w:rsidP="00A050F9">
                            <w:pPr>
                              <w:pStyle w:val="Heading1"/>
                              <w:rPr>
                                <w:rFonts w:ascii="Ubuntu" w:hAnsi="Ubuntu"/>
                                <w:color w:val="5C2770"/>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37.6pt;margin-top:418.1pt;width:365.35pt;height:29.0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0&#10;O4jebQMAAJoHAAAOAAAAZHJzL2Uyb0RvYy54bWysVU2P2zYQvRfIfyB410qyaH1htYEtWUWBTRsg&#10;CXqmJUoiIpEqyV17E/S/d0jZjr3NIWiqg8CvGT6+eTNz//Y4jeiZKc2lKHB4F2DERCNbLvoCf/pY&#10;eylG2lDR0lEKVuAXpvHbhze/3B/mnK3kIMeWKQROhM4Pc4EHY+bc93UzsInqOzkzAZudVBM1MFW9&#10;3yp6AO/T6K+CIPYPUrWzkg3TGlarZRM/OP9dxxrzR9dpZtBYYMBm3F+5/97+/Yd7mveKzgNvTjDo&#10;f0AxUS7g0ourihqKnhT/l6uJN0pq2Zm7Rk6+7DreMPcGeE0YvHrNh4HOzL0FyNHzhSb9/7ltfn9+&#10;rxBvC5zEwI+gEwTpIzsatJVHlAShZegw6xwOfpjhqDnCBkTavVbPj7L5rJGQ5UBFzzZKycPAaAsI&#10;naV/Zbr40dbJ/vBOtnARfTLSOTp2arL0ASEIvAOSl0t0LJgGFkkcZRlZY9TAXhSnWbS24Hyan61n&#10;pc2vTE7IDgqsIPrOO31+1GY5ej5iLxOy5uPoFDCKmwXwuawwJ6HFmuaABIb2pMXkwvs1C7JdukuJ&#10;R1bxziNB23qbuiReXIfJuoqqsqzCvy2KkOQDb1sm7KVnqYXkx0J5Ev0ikmuxtc6bkuZPbganF8ub&#10;hdjrE9Zeo1lCQJZlrfp9OSr0TCEjtlFZ1/WJxV4vZsvpMLCf83RjEtVpUFZXJsDV5aqRCwQ6KPCa&#10;LOYL6ZBfDqcN1g0NLnrA5StKwxUJtqvMq+M08UhH1l6WBKkXhNk2iwOSkaq+pfSRC/bzlKIDqDYL&#10;1qdXy5GfUNP8hoIb1vT1sYkbqGYjnwqcXgiguc2InWid0gzl4zK+4sLi/z4Xm3odJCRKvSRZRx6J&#10;WOBt07r0NmUYx8luW253r+S1c5LVP0+HC8qV/q/wnu74PuR6s1nFoHyvSjMI356tvLQOiLfdkHVY&#10;JkkdVokN32S1MI+0YUsXqEfan1DbrR9LjIk2Nx0hDH2XHovwnLRAoOfEdeXIVqClFpnj/uhqnysk&#10;tlTtZfsC9QnyyeaLbWwwGKT6gtEBmkSB9V9PVDGMxt8EpFQWEmK7ipvAQF2v7s+rVDTgosAGQ3LY&#10;YWmWDvQ0K94PcMNSTYXcQD3suCtV39AAy3YCDcDxfWpWtsNcz92pby314R8AAAD//wMAUEsDBBQA&#10;BgAIAAAAIQBxvMMm4AAAAAoBAAAPAAAAZHJzL2Rvd25yZXYueG1sTI/dToNAEEbvTXyHzZh4Y+wi&#10;2EqRpVET7mzSHx9gYFfAsrOE3VJ8e8crvfsmc/LNmXwz215MZvSdIwUPiwiEodrpjhoFH8fyPgXh&#10;A5LG3pFR8G08bIrrqxwz7S60N9MhNIJLyGeooA1hyKT0dWss+oUbDPHu040WA49jI/WIFy63vYyj&#10;aCUtdsQXWhzMW2vq0+FsFZQ+SY7vMW5fd31Z3Z3iZvra75S6vZlfnkEEM4c/GH71WR0KdqrcmbQX&#10;vYKnZcykgjRZcWAgjZZrEBWH9WMCssjl/xeKHwAAAP//AwBQSwECLQAUAAYACAAAACEA5JnDwPsA&#10;AADhAQAAEwAAAAAAAAAAAAAAAAAAAAAAW0NvbnRlbnRfVHlwZXNdLnhtbFBLAQItABQABgAIAAAA&#10;IQA4/SH/1gAAAJQBAAALAAAAAAAAAAAAAAAAACwBAABfcmVscy8ucmVsc1BLAQItABQABgAIAAAA&#10;IQB0O4jebQMAAJoHAAAOAAAAAAAAAAAAAAAAACsCAABkcnMvZTJvRG9jLnhtbFBLAQItABQABgAI&#10;AAAAIQBxvMMm4AAAAAoBAAAPAAAAAAAAAAAAAAAAAMQFAABkcnMvZG93bnJldi54bWxQSwUGAAAA&#10;AAQABADzAAAA0QYAAAAA&#10;" filled="f" fillcolor="#b3cfff" stroked="f" strokecolor="#b3cfff" strokeweight="1.5pt">
                <v:fill color2="#3f80cd" focus="100%" type="gradient">
                  <o:fill v:ext="view" type="gradientUnscaled"/>
                </v:fill>
                <v:textbox inset=",0,,0">
                  <w:txbxContent>
                    <w:p w14:paraId="2BB6CE0E" w14:textId="77777777" w:rsidR="00196EF6" w:rsidRPr="00833F42" w:rsidRDefault="00196EF6" w:rsidP="009B78EA">
                      <w:pPr>
                        <w:pStyle w:val="Heading2"/>
                        <w:rPr>
                          <w:rFonts w:ascii="Ubuntu" w:hAnsi="Ubuntu"/>
                          <w:b/>
                          <w:color w:val="5C2770"/>
                          <w:sz w:val="22"/>
                          <w:szCs w:val="24"/>
                        </w:rPr>
                      </w:pPr>
                      <w:r w:rsidRPr="00833F42">
                        <w:rPr>
                          <w:rFonts w:ascii="Ubuntu" w:hAnsi="Ubuntu"/>
                          <w:b/>
                          <w:color w:val="5C2770"/>
                          <w:sz w:val="22"/>
                          <w:szCs w:val="24"/>
                        </w:rPr>
                        <w:t>IMPORTANCE AND IMPACT:</w:t>
                      </w:r>
                    </w:p>
                    <w:p w14:paraId="1F0BC747" w14:textId="77777777" w:rsidR="00196EF6" w:rsidRPr="00833F42" w:rsidRDefault="00196EF6" w:rsidP="00A050F9">
                      <w:pPr>
                        <w:pStyle w:val="Heading1"/>
                        <w:rPr>
                          <w:rFonts w:ascii="Ubuntu" w:hAnsi="Ubuntu"/>
                          <w:color w:val="5C2770"/>
                          <w:sz w:val="32"/>
                        </w:rPr>
                      </w:pPr>
                    </w:p>
                  </w:txbxContent>
                </v:textbox>
                <w10:wrap anchorx="page" anchory="page"/>
              </v:shape>
            </w:pict>
          </mc:Fallback>
        </mc:AlternateContent>
      </w:r>
      <w:r w:rsidR="007B203A">
        <w:rPr>
          <w:noProof/>
        </w:rPr>
        <mc:AlternateContent>
          <mc:Choice Requires="wps">
            <w:drawing>
              <wp:anchor distT="0" distB="0" distL="114300" distR="114300" simplePos="0" relativeHeight="251645952" behindDoc="0" locked="0" layoutInCell="1" allowOverlap="1" wp14:anchorId="6B086653" wp14:editId="75FCBDDB">
                <wp:simplePos x="0" y="0"/>
                <wp:positionH relativeFrom="page">
                  <wp:posOffset>461010</wp:posOffset>
                </wp:positionH>
                <wp:positionV relativeFrom="page">
                  <wp:posOffset>5506085</wp:posOffset>
                </wp:positionV>
                <wp:extent cx="3829050" cy="475615"/>
                <wp:effectExtent l="0" t="0" r="0" b="6985"/>
                <wp:wrapThrough wrapText="bothSides">
                  <wp:wrapPolygon edited="0">
                    <wp:start x="143" y="0"/>
                    <wp:lineTo x="143" y="20764"/>
                    <wp:lineTo x="21349" y="20764"/>
                    <wp:lineTo x="21349" y="0"/>
                    <wp:lineTo x="143" y="0"/>
                  </wp:wrapPolygon>
                </wp:wrapThrough>
                <wp:docPr id="5"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0" cy="47561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00BCE503" w14:textId="77777777" w:rsidR="00AF5095" w:rsidRPr="00AF5095" w:rsidRDefault="00AF5095" w:rsidP="00AF5095">
                            <w:pPr>
                              <w:widowControl w:val="0"/>
                              <w:autoSpaceDE w:val="0"/>
                              <w:autoSpaceDN w:val="0"/>
                              <w:adjustRightInd w:val="0"/>
                              <w:spacing w:line="288" w:lineRule="auto"/>
                              <w:textAlignment w:val="center"/>
                              <w:rPr>
                                <w:rFonts w:ascii="Ubuntu" w:hAnsi="Ubuntu" w:cs="Ubuntu"/>
                                <w:color w:val="000000"/>
                                <w:sz w:val="18"/>
                                <w:szCs w:val="20"/>
                              </w:rPr>
                            </w:pPr>
                            <w:r w:rsidRPr="00AF5095">
                              <w:rPr>
                                <w:rFonts w:ascii="Ubuntu" w:hAnsi="Ubuntu" w:cs="Ubuntu"/>
                                <w:color w:val="000000"/>
                                <w:sz w:val="18"/>
                                <w:szCs w:val="20"/>
                              </w:rPr>
                              <w:t>Special Smiles screenings have found that a large per</w:t>
                            </w:r>
                            <w:r w:rsidRPr="00AF5095">
                              <w:rPr>
                                <w:rFonts w:ascii="Ubuntu" w:hAnsi="Ubuntu" w:cs="Ubuntu"/>
                                <w:color w:val="000000"/>
                                <w:sz w:val="18"/>
                                <w:szCs w:val="20"/>
                              </w:rPr>
                              <w:softHyphen/>
                              <w:t>centage of our athletes are unaware of the condition of their oral health.</w:t>
                            </w:r>
                          </w:p>
                          <w:p w14:paraId="15296BC5" w14:textId="77777777" w:rsidR="00196EF6" w:rsidRPr="0097387A" w:rsidRDefault="00196EF6" w:rsidP="00A050F9">
                            <w:pPr>
                              <w:pStyle w:val="BodyText"/>
                              <w:rPr>
                                <w:b/>
                                <w:sz w:val="1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36.3pt;margin-top:433.55pt;width:301.5pt;height:37.4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a&#10;Am2B8gIAADwGAAAOAAAAZHJzL2Uyb0RvYy54bWysVG1vmzAQ/j5p/8HydwokJAVUUjUkTJO6F6md&#10;9tkBA9bAZrYT0k377zvbSZp0mjRt4wOyz3fP3T33cnO77zu0o1IxwTMcXgUYUV6KivEmw58eCy/G&#10;SGnCK9IJTjP8RBW+Xbx+dTMOKZ2IVnQVlQhAuErHIcOt1kPq+6psaU/UlRgoh8dayJ5ouMrGryQZ&#10;Ab3v/EkQzP1RyGqQoqRKgXTlHvHC4tc1LfWHulZUoy7DEJu2f2n/G/P3FzckbSQZWlYewiB/EUVP&#10;GAenJ6gV0QRtJfsFqmelFErU+qoUvS/qmpXU5gDZhMGLbB5aMlCbC5CjhhNN6v/Blu93HyViVYZn&#10;GHHSQ4ke6V6jpdijcBaGhqBxUCnoPQygqffwAoW2yarhXpRfFOIibwlv6J2UYmwpqSBAa+mfmToc&#10;ZUA24ztRgSey1cIC7WvZG/aADwToUKinU3FMNCUIp/EkCWbwVMJbdD2bhzMTnE/So/UglX5DRY/M&#10;IcMSim/Rye5eaad6VDHOuChY19kG6PiFADCdBHyDqXkzUdh6fk+CZB2v48iLJvO1FwVV5d0VeeTN&#10;i/B6tpqu8nwV/jB+wyhtWVVRbtwceyuM/qx2hy53XXHeXZVFk0J/Zrq1DWKYMiE26hBro9AgoARO&#10;rGSzyTuJdgRGYDnNi6I48NYoZ+a0w8B8FunCZFrEQb46MwF2Tq46xhFUHroncuaOZhgoG6cpzwUN&#10;tl7A5QtKw0kULCeJV8zjay+qo5mXXAexF4TJMpkHURKtiktK7xmn/04pGqFPbVOZeJTo2CFquPyW&#10;tQu1nmlYXx3rMxyfCCCpmYE1r2xvacI6dz7jwsT/zAUweuw0OzFmSNy46P1mb6dzfhzEjaieYISg&#10;AUyBzeqFQyvkN4xGWGMZVl+3RFKMurcceiAJo8jsPXuBgzyXbo5SwkuAyLDGUE1zzLXbkdtBsqYF&#10;D27gubiDka2ZnSYz2y4ayMRcYEXZnA7r1OzA87vVel76i58AAAD//wMAUEsDBBQABgAIAAAAIQDK&#10;dNjK4AAAAAoBAAAPAAAAZHJzL2Rvd25yZXYueG1sTI/LTsMwEEX3SPyDNUhsEHXqQlJCJhUgZUel&#10;PviASWySUD+i2E3D32NWsJyZozvnFpvZaDap0ffOIiwXCTBlGyd72yJ8HKv7NTAfyErSziqEb+Vh&#10;U15fFZRLd7F7NR1Cy2KI9TkhdCEMOee+6ZQhv3CDsvH26UZDIY5jy+VIlxhuNBdJknJDvY0fOhrU&#10;W6ea0+FsECq/Wh3fBW1fd7qq706inb72O8Tbm/nlGVhQc/iD4Vc/qkMZnWp3ttIzjZCJNJII6zRb&#10;AotAmj3GTY3w9CAS4GXB/1cofwAAAP//AwBQSwECLQAUAAYACAAAACEA5JnDwPsAAADhAQAAEwAA&#10;AAAAAAAAAAAAAAAAAAAAW0NvbnRlbnRfVHlwZXNdLnhtbFBLAQItABQABgAIAAAAIQA4/SH/1gAA&#10;AJQBAAALAAAAAAAAAAAAAAAAACwBAABfcmVscy8ucmVsc1BLAQItABQABgAIAAAAIQAaAm2B8gIA&#10;ADwGAAAOAAAAAAAAAAAAAAAAACsCAABkcnMvZTJvRG9jLnhtbFBLAQItABQABgAIAAAAIQDKdNjK&#10;4AAAAAoBAAAPAAAAAAAAAAAAAAAAAEkFAABkcnMvZG93bnJldi54bWxQSwUGAAAAAAQABADzAAAA&#10;VgYAAAAA&#10;" filled="f" fillcolor="#b3cfff" stroked="f" strokecolor="#b3cfff" strokeweight="1.5pt">
                <v:fill color2="#3f80cd" focus="100%" type="gradient">
                  <o:fill v:ext="view" type="gradientUnscaled"/>
                </v:fill>
                <v:textbox inset=",0,,0">
                  <w:txbxContent>
                    <w:p w14:paraId="00BCE503" w14:textId="77777777" w:rsidR="00AF5095" w:rsidRPr="00AF5095" w:rsidRDefault="00AF5095" w:rsidP="00AF5095">
                      <w:pPr>
                        <w:widowControl w:val="0"/>
                        <w:autoSpaceDE w:val="0"/>
                        <w:autoSpaceDN w:val="0"/>
                        <w:adjustRightInd w:val="0"/>
                        <w:spacing w:line="288" w:lineRule="auto"/>
                        <w:textAlignment w:val="center"/>
                        <w:rPr>
                          <w:rFonts w:ascii="Ubuntu" w:hAnsi="Ubuntu" w:cs="Ubuntu"/>
                          <w:color w:val="000000"/>
                          <w:sz w:val="18"/>
                          <w:szCs w:val="20"/>
                        </w:rPr>
                      </w:pPr>
                      <w:r w:rsidRPr="00AF5095">
                        <w:rPr>
                          <w:rFonts w:ascii="Ubuntu" w:hAnsi="Ubuntu" w:cs="Ubuntu"/>
                          <w:color w:val="000000"/>
                          <w:sz w:val="18"/>
                          <w:szCs w:val="20"/>
                        </w:rPr>
                        <w:t>Special Smiles screenings have found that a large per</w:t>
                      </w:r>
                      <w:r w:rsidRPr="00AF5095">
                        <w:rPr>
                          <w:rFonts w:ascii="Ubuntu" w:hAnsi="Ubuntu" w:cs="Ubuntu"/>
                          <w:color w:val="000000"/>
                          <w:sz w:val="18"/>
                          <w:szCs w:val="20"/>
                        </w:rPr>
                        <w:softHyphen/>
                        <w:t>centage of our athletes are unaware of the condition of their oral health.</w:t>
                      </w:r>
                    </w:p>
                    <w:p w14:paraId="15296BC5" w14:textId="77777777" w:rsidR="00196EF6" w:rsidRPr="0097387A" w:rsidRDefault="00196EF6" w:rsidP="00A050F9">
                      <w:pPr>
                        <w:pStyle w:val="BodyText"/>
                        <w:rPr>
                          <w:b/>
                          <w:sz w:val="14"/>
                        </w:rPr>
                      </w:pPr>
                    </w:p>
                  </w:txbxContent>
                </v:textbox>
                <w10:wrap type="through" anchorx="page" anchory="page"/>
              </v:shape>
            </w:pict>
          </mc:Fallback>
        </mc:AlternateContent>
      </w:r>
      <w:r w:rsidR="007B203A">
        <w:rPr>
          <w:noProof/>
        </w:rPr>
        <mc:AlternateContent>
          <mc:Choice Requires="wps">
            <w:drawing>
              <wp:anchor distT="0" distB="0" distL="114300" distR="114300" simplePos="0" relativeHeight="251675648" behindDoc="0" locked="0" layoutInCell="1" allowOverlap="1" wp14:anchorId="60571F43" wp14:editId="147E46E7">
                <wp:simplePos x="0" y="0"/>
                <wp:positionH relativeFrom="page">
                  <wp:posOffset>461645</wp:posOffset>
                </wp:positionH>
                <wp:positionV relativeFrom="page">
                  <wp:posOffset>6832077</wp:posOffset>
                </wp:positionV>
                <wp:extent cx="854710" cy="659130"/>
                <wp:effectExtent l="0" t="0" r="0" b="1270"/>
                <wp:wrapNone/>
                <wp:docPr id="23"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65913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5D066918" w14:textId="63FD5104" w:rsidR="00196EF6" w:rsidRPr="00833F42" w:rsidRDefault="00196EF6" w:rsidP="009B78EA">
                            <w:pPr>
                              <w:pStyle w:val="Heading2"/>
                              <w:rPr>
                                <w:rFonts w:ascii="Ubuntu" w:hAnsi="Ubuntu"/>
                                <w:b/>
                                <w:color w:val="5C2770"/>
                                <w:sz w:val="22"/>
                                <w:szCs w:val="22"/>
                              </w:rPr>
                            </w:pPr>
                            <w:r w:rsidRPr="00833F42">
                              <w:rPr>
                                <w:rFonts w:ascii="Ubuntu" w:hAnsi="Ubuntu"/>
                                <w:b/>
                                <w:color w:val="5C2770"/>
                                <w:sz w:val="22"/>
                                <w:szCs w:val="22"/>
                              </w:rPr>
                              <w:t>GOALS</w:t>
                            </w:r>
                            <w:r w:rsidR="007B203A" w:rsidRPr="00833F42">
                              <w:rPr>
                                <w:rFonts w:ascii="Ubuntu" w:hAnsi="Ubuntu"/>
                                <w:b/>
                                <w:color w:val="5C2770"/>
                                <w:sz w:val="22"/>
                                <w:szCs w:val="22"/>
                              </w:rPr>
                              <w:t>:</w:t>
                            </w:r>
                          </w:p>
                          <w:p w14:paraId="59FAB4DA" w14:textId="77777777" w:rsidR="00196EF6" w:rsidRPr="00833F42" w:rsidRDefault="00196EF6" w:rsidP="00A050F9">
                            <w:pPr>
                              <w:pStyle w:val="Heading1"/>
                              <w:rPr>
                                <w:rFonts w:ascii="Ubuntu" w:hAnsi="Ubuntu"/>
                                <w:color w:val="5C2770"/>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36.35pt;margin-top:537.95pt;width:67.3pt;height:51.9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s&#10;OO8/awMAAJgHAAAOAAAAZHJzL2Uyb0RvYy54bWysVUuPpDYQvkfa/2BxZ4Bu89Qwq25ookiTh7Qb&#10;5ewGA9aCTWzP0LOr/PeUDT2hJ3tYZcMB+VEvf/VV1f37yzigZyoVEzx3gjvfQZTXomG8y53fP1Zu&#10;4iClCW/IIDjNnReqnPcP7364n6eM7kQvhoZKBEa4yuYpd3qtp8zzVN3Tkag7MVEOl62QI9GwlZ3X&#10;SDKD9XHwdr4febOQzSRFTZWC03K5dB6s/baltf61bRXVaMgdiE3bv7T/s/l7D/ck6ySZelavYZD/&#10;EMVIGAenr6ZKogl6kuxfpkZWS6FEq+9qMXqibVlN7RvgNYH/5jUfejJR+xYAR02vMKn/z2z9y/Nv&#10;ErEmd3Z7B3EyQo4+0otGR3FBsR8YgOZJZSD3YQJJfYELSLR9rJoeRf1JIS6KnvCOHqQUc09JAwFa&#10;TW+juthRxsh5/lk04Ig8aWENXVo5GvQADwTWIVEvr8kxwdRwmIQ4DuCmhqsoTIO9TZ5HsqvyJJX+&#10;kYoRmUXuSMi9NU6eH5WGZ4DoVcT44qJiw2DzP/CbAxBcTqgl0KJNMggElkbShGST+yX101NySrCL&#10;d9HJxX7TuIeqwG5UBXFY7suiKIO/TBQBznrWNJQbp1eiBfjbErlSfqHIlmqNtSaF/oPp3rLFwGZC&#10;7NQaa6fQJCAfy7GS3bkYJHomUA/HfVFVlckwvLhTi9oiHfjms5ZuVPZV4hflRsVqrq4GxhHQIHdC&#10;vKivliWxcRo3NzBYv4DlG0iDHfaPu9StoiR2cYtDN439xPWD9JhGPk5xWd1C+sg4/X5I0QykTf1w&#10;fbUY2Bo1yW4guEFNbcVGpqGXDWwEsr4CQDJTECfeWKZpwoZlvcHCxP91LA5V6Md4n7hxHO5dvKe+&#10;e0yqwj0UQRTFp2NxPL2h18lSVn0/HDYpG/5v4l19fD3k6nDYRcB8t0xSSN+Z7tyk8rF7POAwKOK4&#10;CsrYpG80XJgGUtNlBlQD6daozdW3FcZI6pt5EASeLY+FeJZaQNBr4dpuZBrQ0or05XyxnS++Nrmz&#10;aF6gPUE9mXoxYw0WvZCfHTTDiMgd9ecTkdRBw08cSioNMDYzxW5gIben5+sp4TWYyB3tQHGYZaGX&#10;+fM0Sdb14GFpplwcoB22zLYq0zeXaABls4H2b/FeR5WZL9u9lfpnoD78DQAA//8DAFBLAwQUAAYA&#10;CAAAACEAEYtIbeAAAAAMAQAADwAAAGRycy9kb3ducmV2LnhtbEyPy07DMBBF90j8gzVIbBC16whM&#10;0zgVIGUHUh98gBO7SagfUeym4e8ZVnQ5d47unCk2s7NkMmPsg5ewXDAgxjdB976V8HWoHl+AxKS8&#10;VjZ4I+HHRNiUtzeFynW4+J2Z9qklWOJjriR0KQ05pbHpjFNxEQbjcXcMo1MJx7GlelQXLHeWcsae&#10;qVO9xwudGsx7Z5rT/uwkVDHLDh9cfb5tbVU/nHg7fe+2Ut7fza9rIMnM6R+GP31UhxKd6nD2OhIr&#10;QXCBJOZMPK2AIMGZyIDUGC3FSgAtC3r9RPkLAAD//wMAUEsBAi0AFAAGAAgAAAAhAOSZw8D7AAAA&#10;4QEAABMAAAAAAAAAAAAAAAAAAAAAAFtDb250ZW50X1R5cGVzXS54bWxQSwECLQAUAAYACAAAACEA&#10;OP0h/9YAAACUAQAACwAAAAAAAAAAAAAAAAAsAQAAX3JlbHMvLnJlbHNQSwECLQAUAAYACAAAACEA&#10;rDjvP2sDAACYBwAADgAAAAAAAAAAAAAAAAArAgAAZHJzL2Uyb0RvYy54bWxQSwECLQAUAAYACAAA&#10;ACEAEYtIbeAAAAAMAQAADwAAAAAAAAAAAAAAAADCBQAAZHJzL2Rvd25yZXYueG1sUEsFBgAAAAAE&#10;AAQA8wAAAM8GAAAAAA==&#10;" filled="f" fillcolor="#b3cfff" stroked="f" strokecolor="#b3cfff" strokeweight="1.5pt">
                <v:fill color2="#3f80cd" focus="100%" type="gradient">
                  <o:fill v:ext="view" type="gradientUnscaled"/>
                </v:fill>
                <v:textbox inset=",0,,0">
                  <w:txbxContent>
                    <w:p w14:paraId="5D066918" w14:textId="63FD5104" w:rsidR="00196EF6" w:rsidRPr="00833F42" w:rsidRDefault="00196EF6" w:rsidP="009B78EA">
                      <w:pPr>
                        <w:pStyle w:val="Heading2"/>
                        <w:rPr>
                          <w:rFonts w:ascii="Ubuntu" w:hAnsi="Ubuntu"/>
                          <w:b/>
                          <w:color w:val="5C2770"/>
                          <w:sz w:val="22"/>
                          <w:szCs w:val="22"/>
                        </w:rPr>
                      </w:pPr>
                      <w:r w:rsidRPr="00833F42">
                        <w:rPr>
                          <w:rFonts w:ascii="Ubuntu" w:hAnsi="Ubuntu"/>
                          <w:b/>
                          <w:color w:val="5C2770"/>
                          <w:sz w:val="22"/>
                          <w:szCs w:val="22"/>
                        </w:rPr>
                        <w:t>GOALS</w:t>
                      </w:r>
                      <w:r w:rsidR="007B203A" w:rsidRPr="00833F42">
                        <w:rPr>
                          <w:rFonts w:ascii="Ubuntu" w:hAnsi="Ubuntu"/>
                          <w:b/>
                          <w:color w:val="5C2770"/>
                          <w:sz w:val="22"/>
                          <w:szCs w:val="22"/>
                        </w:rPr>
                        <w:t>:</w:t>
                      </w:r>
                    </w:p>
                    <w:p w14:paraId="59FAB4DA" w14:textId="77777777" w:rsidR="00196EF6" w:rsidRPr="00833F42" w:rsidRDefault="00196EF6" w:rsidP="00A050F9">
                      <w:pPr>
                        <w:pStyle w:val="Heading1"/>
                        <w:rPr>
                          <w:rFonts w:ascii="Ubuntu" w:hAnsi="Ubuntu"/>
                          <w:color w:val="5C2770"/>
                          <w:sz w:val="32"/>
                        </w:rPr>
                      </w:pPr>
                    </w:p>
                  </w:txbxContent>
                </v:textbox>
                <w10:wrap anchorx="page" anchory="page"/>
              </v:shape>
            </w:pict>
          </mc:Fallback>
        </mc:AlternateContent>
      </w:r>
      <w:r w:rsidR="00B759D3">
        <w:rPr>
          <w:noProof/>
        </w:rPr>
        <w:drawing>
          <wp:anchor distT="0" distB="0" distL="114300" distR="114300" simplePos="0" relativeHeight="251721728" behindDoc="0" locked="0" layoutInCell="1" allowOverlap="1" wp14:anchorId="3BECC589" wp14:editId="27539299">
            <wp:simplePos x="0" y="0"/>
            <wp:positionH relativeFrom="page">
              <wp:posOffset>4772025</wp:posOffset>
            </wp:positionH>
            <wp:positionV relativeFrom="page">
              <wp:posOffset>7326630</wp:posOffset>
            </wp:positionV>
            <wp:extent cx="2145030" cy="1520190"/>
            <wp:effectExtent l="25400" t="25400" r="13970" b="29210"/>
            <wp:wrapThrough wrapText="bothSides">
              <wp:wrapPolygon edited="0">
                <wp:start x="-256" y="-361"/>
                <wp:lineTo x="-256" y="21654"/>
                <wp:lineTo x="21485" y="21654"/>
                <wp:lineTo x="21485" y="-361"/>
                <wp:lineTo x="-256" y="-361"/>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ial Smiles - Devon Hohl.psd"/>
                    <pic:cNvPicPr/>
                  </pic:nvPicPr>
                  <pic:blipFill>
                    <a:blip r:embed="rId13">
                      <a:extLst>
                        <a:ext uri="{28A0092B-C50C-407E-A947-70E740481C1C}">
                          <a14:useLocalDpi xmlns:a14="http://schemas.microsoft.com/office/drawing/2010/main" val="0"/>
                        </a:ext>
                      </a:extLst>
                    </a:blip>
                    <a:stretch>
                      <a:fillRect/>
                    </a:stretch>
                  </pic:blipFill>
                  <pic:spPr>
                    <a:xfrm>
                      <a:off x="0" y="0"/>
                      <a:ext cx="2145030" cy="1520190"/>
                    </a:xfrm>
                    <a:prstGeom prst="rect">
                      <a:avLst/>
                    </a:prstGeom>
                    <a:ln w="12700" cmpd="sng">
                      <a:solidFill>
                        <a:srgbClr val="AACB2B"/>
                      </a:solidFill>
                    </a:ln>
                  </pic:spPr>
                </pic:pic>
              </a:graphicData>
            </a:graphic>
            <wp14:sizeRelH relativeFrom="margin">
              <wp14:pctWidth>0</wp14:pctWidth>
            </wp14:sizeRelH>
            <wp14:sizeRelV relativeFrom="margin">
              <wp14:pctHeight>0</wp14:pctHeight>
            </wp14:sizeRelV>
          </wp:anchor>
        </w:drawing>
      </w:r>
      <w:r w:rsidR="00B759D3" w:rsidRPr="00983E46">
        <w:rPr>
          <w:noProof/>
          <w:color w:val="FFFFFF" w:themeColor="background1"/>
        </w:rPr>
        <mc:AlternateContent>
          <mc:Choice Requires="wps">
            <w:drawing>
              <wp:anchor distT="0" distB="0" distL="114300" distR="114300" simplePos="0" relativeHeight="251665408" behindDoc="0" locked="0" layoutInCell="1" allowOverlap="1" wp14:anchorId="5FE84A3D" wp14:editId="679B8DBB">
                <wp:simplePos x="0" y="0"/>
                <wp:positionH relativeFrom="page">
                  <wp:posOffset>4471670</wp:posOffset>
                </wp:positionH>
                <wp:positionV relativeFrom="page">
                  <wp:posOffset>3007360</wp:posOffset>
                </wp:positionV>
                <wp:extent cx="2743200" cy="4389755"/>
                <wp:effectExtent l="0" t="0" r="0" b="4445"/>
                <wp:wrapThrough wrapText="bothSides">
                  <wp:wrapPolygon edited="0">
                    <wp:start x="0" y="0"/>
                    <wp:lineTo x="0" y="21497"/>
                    <wp:lineTo x="21400" y="21497"/>
                    <wp:lineTo x="21400" y="0"/>
                    <wp:lineTo x="0" y="0"/>
                  </wp:wrapPolygon>
                </wp:wrapThrough>
                <wp:docPr id="903"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38975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66A5979"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r w:rsidRPr="00AF4A71">
                              <w:rPr>
                                <w:rFonts w:ascii="Ubuntu-Light" w:hAnsi="Ubuntu-Light" w:cs="Ubuntu-Light"/>
                                <w:color w:val="000000"/>
                                <w:sz w:val="20"/>
                                <w:szCs w:val="20"/>
                              </w:rPr>
                              <w:t xml:space="preserve">Devin </w:t>
                            </w:r>
                            <w:proofErr w:type="spellStart"/>
                            <w:r w:rsidRPr="00AF4A71">
                              <w:rPr>
                                <w:rFonts w:ascii="Ubuntu-Light" w:hAnsi="Ubuntu-Light" w:cs="Ubuntu-Light"/>
                                <w:color w:val="000000"/>
                                <w:sz w:val="20"/>
                                <w:szCs w:val="20"/>
                              </w:rPr>
                              <w:t>Hohl’s</w:t>
                            </w:r>
                            <w:proofErr w:type="spellEnd"/>
                            <w:r w:rsidRPr="00AF4A71">
                              <w:rPr>
                                <w:rFonts w:ascii="Ubuntu-Light" w:hAnsi="Ubuntu-Light" w:cs="Ubuntu-Light"/>
                                <w:color w:val="000000"/>
                                <w:sz w:val="20"/>
                                <w:szCs w:val="20"/>
                              </w:rPr>
                              <w:t xml:space="preserve"> story is one shared by Special Olympics athletes everywhere. She suffered from a chronic infection in her mouth, requiring a root canal and crown, but lost her dental insurance when she turned 21 and had been unable to find a dentist willing to work with people with disabilities. </w:t>
                            </w:r>
                            <w:proofErr w:type="gramStart"/>
                            <w:r w:rsidRPr="00AF4A71">
                              <w:rPr>
                                <w:rFonts w:ascii="Ubuntu-Light" w:hAnsi="Ubuntu-Light" w:cs="Ubuntu-Light"/>
                                <w:color w:val="000000"/>
                                <w:sz w:val="20"/>
                                <w:szCs w:val="20"/>
                              </w:rPr>
                              <w:t>At the dental college at A.T.</w:t>
                            </w:r>
                            <w:proofErr w:type="gramEnd"/>
                            <w:r w:rsidRPr="00AF4A71">
                              <w:rPr>
                                <w:rFonts w:ascii="Ubuntu-Light" w:hAnsi="Ubuntu-Light" w:cs="Ubuntu-Light"/>
                                <w:color w:val="000000"/>
                                <w:sz w:val="20"/>
                                <w:szCs w:val="20"/>
                              </w:rPr>
                              <w:t xml:space="preserve"> Still University in Arizona School of Dentistry &amp; Oral Health, however, faculty and students working with the Special Olympics Special Smiles program welcomed her. Volunteers devoted their time and efforts to perform a multitude of dental care procedures to athletes in need – all free of charge. The services provided to Devin would normally cost $2500.</w:t>
                            </w:r>
                          </w:p>
                          <w:p w14:paraId="28F750CC"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p>
                          <w:p w14:paraId="32E373C8"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r w:rsidRPr="00AF4A71">
                              <w:rPr>
                                <w:rFonts w:ascii="Ubuntu-Bold" w:hAnsi="Ubuntu-Bold" w:cs="Ubuntu-Bold"/>
                                <w:b/>
                                <w:bCs/>
                                <w:color w:val="000000"/>
                                <w:sz w:val="20"/>
                                <w:szCs w:val="20"/>
                              </w:rPr>
                              <w:t>“It was inspiring to see the dental students, teachers, and mentors come together to relieve the athletes from the pain that has been bothering them,”</w:t>
                            </w:r>
                            <w:r w:rsidRPr="00AF4A71">
                              <w:rPr>
                                <w:rFonts w:ascii="Ubuntu-Light" w:hAnsi="Ubuntu-Light" w:cs="Ubuntu-Light"/>
                                <w:color w:val="000000"/>
                                <w:sz w:val="20"/>
                                <w:szCs w:val="20"/>
                              </w:rPr>
                              <w:t xml:space="preserve"> said Isaac </w:t>
                            </w:r>
                            <w:proofErr w:type="spellStart"/>
                            <w:r w:rsidRPr="00AF4A71">
                              <w:rPr>
                                <w:rFonts w:ascii="Ubuntu-Light" w:hAnsi="Ubuntu-Light" w:cs="Ubuntu-Light"/>
                                <w:color w:val="000000"/>
                                <w:sz w:val="20"/>
                                <w:szCs w:val="20"/>
                              </w:rPr>
                              <w:t>Sanft</w:t>
                            </w:r>
                            <w:proofErr w:type="spellEnd"/>
                            <w:r w:rsidRPr="00AF4A71">
                              <w:rPr>
                                <w:rFonts w:ascii="Ubuntu-Light" w:hAnsi="Ubuntu-Light" w:cs="Ubuntu-Light"/>
                                <w:color w:val="000000"/>
                                <w:sz w:val="20"/>
                                <w:szCs w:val="20"/>
                              </w:rPr>
                              <w:t>, Special Olympics Arizona’s healthy athletes coordinator.</w:t>
                            </w:r>
                          </w:p>
                          <w:p w14:paraId="2E0C6617" w14:textId="164FE714" w:rsidR="00196EF6" w:rsidRPr="0097387A" w:rsidRDefault="00196EF6" w:rsidP="0097387A">
                            <w:pPr>
                              <w:widowControl w:val="0"/>
                              <w:autoSpaceDE w:val="0"/>
                              <w:autoSpaceDN w:val="0"/>
                              <w:adjustRightInd w:val="0"/>
                              <w:spacing w:line="288" w:lineRule="auto"/>
                              <w:textAlignment w:val="center"/>
                              <w:rPr>
                                <w:rFonts w:ascii="Ubuntu-Light" w:hAnsi="Ubuntu-Light" w:cs="Ubuntu-Light"/>
                                <w:color w:val="FFFFFF" w:themeColor="background1"/>
                                <w:sz w:val="20"/>
                                <w:szCs w:val="20"/>
                              </w:rPr>
                            </w:pPr>
                          </w:p>
                          <w:p w14:paraId="2CB55ADF" w14:textId="77777777" w:rsidR="00196EF6" w:rsidRDefault="00196EF6" w:rsidP="00F1259E">
                            <w:pPr>
                              <w:autoSpaceDE w:val="0"/>
                              <w:autoSpaceDN w:val="0"/>
                              <w:adjustRightInd w:val="0"/>
                              <w:rPr>
                                <w:rFonts w:ascii="Ubuntu-Light" w:hAnsi="Ubuntu-Light" w:cs="Ubuntu-Light"/>
                                <w:b/>
                                <w:bCs/>
                                <w:sz w:val="20"/>
                                <w:szCs w:val="20"/>
                              </w:rPr>
                            </w:pPr>
                            <w:r w:rsidRPr="00F1259E">
                              <w:rPr>
                                <w:rFonts w:ascii="Ubuntu-Light" w:hAnsi="Ubuntu-Light" w:cs="Ubuntu-Light"/>
                                <w:b/>
                                <w:bCs/>
                                <w:sz w:val="20"/>
                                <w:szCs w:val="20"/>
                              </w:rPr>
                              <w:t xml:space="preserve"> </w:t>
                            </w:r>
                          </w:p>
                          <w:p w14:paraId="446BE0AC" w14:textId="77777777" w:rsidR="00196EF6" w:rsidRDefault="00196EF6" w:rsidP="00F1259E">
                            <w:pPr>
                              <w:autoSpaceDE w:val="0"/>
                              <w:autoSpaceDN w:val="0"/>
                              <w:adjustRightInd w:val="0"/>
                              <w:rPr>
                                <w:rFonts w:ascii="Ubuntu-Light" w:hAnsi="Ubuntu-Light" w:cs="Ubuntu-Light"/>
                                <w:b/>
                                <w:bCs/>
                                <w:sz w:val="20"/>
                                <w:szCs w:val="20"/>
                              </w:rPr>
                            </w:pPr>
                          </w:p>
                          <w:p w14:paraId="79970125" w14:textId="77777777" w:rsidR="00196EF6" w:rsidRPr="00F1259E" w:rsidRDefault="00196EF6" w:rsidP="00A050F9">
                            <w:pPr>
                              <w:pStyle w:val="Boxtext-large"/>
                              <w:rPr>
                                <w:color w:val="000000" w:themeColor="text1"/>
                              </w:rPr>
                            </w:pP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51" o:spid="_x0000_s1034" type="#_x0000_t202" style="position:absolute;margin-left:352.1pt;margin-top:236.8pt;width:3in;height:345.6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4&#10;wilLnQMAAEoIAAAOAAAAZHJzL2Uyb0RvYy54bWysVtuO2zYQfS/QfyD4zrUkU9YFqw1kySoKbJsA&#10;SdFnWqIuqESqJHftbdF/75DyuvImD0ETPwi8Ds+cOTPj+3fnaUTPXOlBigz7dx5GXNSyGUSX4d8+&#10;VSTGSBsmGjZKwTP8wjV+9/DjD/enOeWB7OXYcIXAiNDpac5wb8ycbja67vnE9J2cuYDNVqqJGZiq&#10;btModgLr07gJPG+3OUnVzErWXGtYLZdN/ODsty2vzfu21dygMcOAzbivct+j/W4e7lnaKTb3Q32B&#10;wf4HiokNAh69miqZYehJDZ+ZmoZaSS1bc1fLaSPbdqi58wG88b033nzs2cydL0COnq806e9ntv71&#10;+YNCQ5PhxNtiJNgEQfrEzwbt5RmFviXoNOsUzn2c4aQ5wzoE2jmr50dZ/6GRkEXPRMdzpeSp56wB&#10;gO7mZnV1saOtkePpF9nAO+zJSGfo3KrJsgd8ILAOgXq5BsdiqWExiOgWIo5RDXt0GydRGFp0G5a+&#10;Xp+VNj9xOSE7yLCC6Dvz7PlRm+Xo6xH7mpDVMI5OAaO4WQCbywp3ElpusxSgwNCetKBceP9OvOQQ&#10;H2JKaLA7EOo1DcmrgpJd5UdhuS2LovT/sSh8mvZD03BhH32Vmk+/LpQX0S8iWYutcdaUNL8Ppnd6&#10;scRZiJ2+YO00miVEZFnWqjsWo0LPDDJivy2qqrqw2Onl2nLa9+zPWbq5sq1iryhXV4Cr61PjIBAI&#10;IcMhXa4vpEN+OZw2WDc0uOgBl28o9QPq7YOEVLs4IrSlIUkiLyaen+yTnUcTWla3lD4Ogn87pegE&#10;sk288OK1HIcLapbeUHDDml4fmwYD1WwcpgzHVwJYalPiIBqnNMOGcRmvuLD4v8xFXoUeCD8mURRu&#10;Cd1yj+zjqiB54e920WFf7A9v5HVwktXfTocLykr/K7yXN74MucrzYAfKJyXkKKFHHpC48ijZ5zT0&#10;iyiq/DKy4ZusFuaR1XzpAtXIugtqu/V1iTGx+qYj+P7GpccivM+kVYRRkEdhQnZ56BPqg6ry3AtI&#10;WeVe7tGqSOj+iu0EbWGGpmLLIVS974pvyb+lSLpy8sqlS1pXN22pXIqmOR/PrkbHr+X4KJsXKKSQ&#10;9zavbQOGQS/VXxhZ1BnWfz4xxTEafxaQ+hTctt1vPVHryXE9YaIGUxk2GJLZDguzdMynWQ1dDy8t&#10;5V/IHAp4O7jSaiv9ggo8sRNoWM6nS3O1HXE9d6f++wvw8C8AAAD//wMAUEsDBBQABgAIAAAAIQDV&#10;CFDN4QAAAA0BAAAPAAAAZHJzL2Rvd25yZXYueG1sTI9Nb4JAEIbvJv6HzTTxpgtKsKUsxphwoW1i&#10;rb2v7BSo7CxhV6H/vsupvc3Hk3eeSXejbtkde9sYEhCuAmBIpVENVQLOH/nyEZh1kpRsDaGAH7Sw&#10;y+azVCbKDPSO95OrmA8hm0gBtXNdwrkta9TSrkyH5HdfptfS+bavuOrl4MN1y9dBEHMtG/IXatnh&#10;ocbyerppAQVX++JNv34XL2HOD0d3HfLPsxCLh3H/DMzh6P5gmPS9OmTe6WJupCxrBWyDaO1RAdF2&#10;EwObiHAT+9FlquLoCXiW8v9fZL8AAAD//wMAUEsBAi0AFAAGAAgAAAAhAOSZw8D7AAAA4QEAABMA&#10;AAAAAAAAAAAAAAAAAAAAAFtDb250ZW50X1R5cGVzXS54bWxQSwECLQAUAAYACAAAACEAOP0h/9YA&#10;AACUAQAACwAAAAAAAAAAAAAAAAAsAQAAX3JlbHMvLnJlbHNQSwECLQAUAAYACAAAACEAuMIpS50D&#10;AABKCAAADgAAAAAAAAAAAAAAAAArAgAAZHJzL2Uyb0RvYy54bWxQSwECLQAUAAYACAAAACEA1QhQ&#10;zeEAAAANAQAADwAAAAAAAAAAAAAAAAD0BQAAZHJzL2Rvd25yZXYueG1sUEsFBgAAAAAEAAQA8wAA&#10;AAIHAAAAAA==&#10;" mv:complextextbox="1" filled="f" fillcolor="#b3cfff" stroked="f" strokecolor="#b3cfff" strokeweight="1.5pt">
                <v:fill color2="#3f80cd" focus="100%" type="gradient">
                  <o:fill v:ext="view" type="gradientUnscaled"/>
                </v:fill>
                <v:textbox inset="3.6pt,,3.6pt">
                  <w:txbxContent>
                    <w:p w14:paraId="366A5979"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r w:rsidRPr="00AF4A71">
                        <w:rPr>
                          <w:rFonts w:ascii="Ubuntu-Light" w:hAnsi="Ubuntu-Light" w:cs="Ubuntu-Light"/>
                          <w:color w:val="000000"/>
                          <w:sz w:val="20"/>
                          <w:szCs w:val="20"/>
                        </w:rPr>
                        <w:t xml:space="preserve">Devin </w:t>
                      </w:r>
                      <w:proofErr w:type="spellStart"/>
                      <w:r w:rsidRPr="00AF4A71">
                        <w:rPr>
                          <w:rFonts w:ascii="Ubuntu-Light" w:hAnsi="Ubuntu-Light" w:cs="Ubuntu-Light"/>
                          <w:color w:val="000000"/>
                          <w:sz w:val="20"/>
                          <w:szCs w:val="20"/>
                        </w:rPr>
                        <w:t>Hohl’s</w:t>
                      </w:r>
                      <w:proofErr w:type="spellEnd"/>
                      <w:r w:rsidRPr="00AF4A71">
                        <w:rPr>
                          <w:rFonts w:ascii="Ubuntu-Light" w:hAnsi="Ubuntu-Light" w:cs="Ubuntu-Light"/>
                          <w:color w:val="000000"/>
                          <w:sz w:val="20"/>
                          <w:szCs w:val="20"/>
                        </w:rPr>
                        <w:t xml:space="preserve"> story is one shared by Special Olympics athletes everywhere. She suffered from a chronic infection in her mouth, requiring a root canal and crown, but lost her dental insurance when she turned 21 and had been unable to find a dentist willing to work with people with disabilities. </w:t>
                      </w:r>
                      <w:proofErr w:type="gramStart"/>
                      <w:r w:rsidRPr="00AF4A71">
                        <w:rPr>
                          <w:rFonts w:ascii="Ubuntu-Light" w:hAnsi="Ubuntu-Light" w:cs="Ubuntu-Light"/>
                          <w:color w:val="000000"/>
                          <w:sz w:val="20"/>
                          <w:szCs w:val="20"/>
                        </w:rPr>
                        <w:t>At the dental college at A.T.</w:t>
                      </w:r>
                      <w:proofErr w:type="gramEnd"/>
                      <w:r w:rsidRPr="00AF4A71">
                        <w:rPr>
                          <w:rFonts w:ascii="Ubuntu-Light" w:hAnsi="Ubuntu-Light" w:cs="Ubuntu-Light"/>
                          <w:color w:val="000000"/>
                          <w:sz w:val="20"/>
                          <w:szCs w:val="20"/>
                        </w:rPr>
                        <w:t xml:space="preserve"> Still University in Arizona School of Dentistry &amp; Oral Health, however, faculty and students working with the Special Olympics Special Smiles program welcomed her. Volunteers devoted their time and efforts to perform a multitude of dental care procedures to athletes in need – all free of charge. The services provided to Devin would normally cost $2500.</w:t>
                      </w:r>
                    </w:p>
                    <w:p w14:paraId="28F750CC"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p>
                    <w:p w14:paraId="32E373C8" w14:textId="77777777" w:rsidR="00AF4A71" w:rsidRPr="00AF4A71" w:rsidRDefault="00AF4A71" w:rsidP="00AF4A71">
                      <w:pPr>
                        <w:widowControl w:val="0"/>
                        <w:autoSpaceDE w:val="0"/>
                        <w:autoSpaceDN w:val="0"/>
                        <w:adjustRightInd w:val="0"/>
                        <w:spacing w:line="288" w:lineRule="auto"/>
                        <w:textAlignment w:val="center"/>
                        <w:rPr>
                          <w:rFonts w:ascii="Ubuntu-Light" w:hAnsi="Ubuntu-Light" w:cs="Ubuntu-Light"/>
                          <w:color w:val="000000"/>
                          <w:sz w:val="20"/>
                          <w:szCs w:val="20"/>
                        </w:rPr>
                      </w:pPr>
                      <w:r w:rsidRPr="00AF4A71">
                        <w:rPr>
                          <w:rFonts w:ascii="Ubuntu-Bold" w:hAnsi="Ubuntu-Bold" w:cs="Ubuntu-Bold"/>
                          <w:b/>
                          <w:bCs/>
                          <w:color w:val="000000"/>
                          <w:sz w:val="20"/>
                          <w:szCs w:val="20"/>
                        </w:rPr>
                        <w:t>“It was inspiring to see the dental students, teachers, and mentors come together to relieve the athletes from the pain that has been bothering them,”</w:t>
                      </w:r>
                      <w:r w:rsidRPr="00AF4A71">
                        <w:rPr>
                          <w:rFonts w:ascii="Ubuntu-Light" w:hAnsi="Ubuntu-Light" w:cs="Ubuntu-Light"/>
                          <w:color w:val="000000"/>
                          <w:sz w:val="20"/>
                          <w:szCs w:val="20"/>
                        </w:rPr>
                        <w:t xml:space="preserve"> said Isaac </w:t>
                      </w:r>
                      <w:proofErr w:type="spellStart"/>
                      <w:r w:rsidRPr="00AF4A71">
                        <w:rPr>
                          <w:rFonts w:ascii="Ubuntu-Light" w:hAnsi="Ubuntu-Light" w:cs="Ubuntu-Light"/>
                          <w:color w:val="000000"/>
                          <w:sz w:val="20"/>
                          <w:szCs w:val="20"/>
                        </w:rPr>
                        <w:t>Sanft</w:t>
                      </w:r>
                      <w:proofErr w:type="spellEnd"/>
                      <w:r w:rsidRPr="00AF4A71">
                        <w:rPr>
                          <w:rFonts w:ascii="Ubuntu-Light" w:hAnsi="Ubuntu-Light" w:cs="Ubuntu-Light"/>
                          <w:color w:val="000000"/>
                          <w:sz w:val="20"/>
                          <w:szCs w:val="20"/>
                        </w:rPr>
                        <w:t>, Special Olympics Arizona’s healthy athletes coordinator.</w:t>
                      </w:r>
                    </w:p>
                    <w:p w14:paraId="2E0C6617" w14:textId="164FE714" w:rsidR="00196EF6" w:rsidRPr="0097387A" w:rsidRDefault="00196EF6" w:rsidP="0097387A">
                      <w:pPr>
                        <w:widowControl w:val="0"/>
                        <w:autoSpaceDE w:val="0"/>
                        <w:autoSpaceDN w:val="0"/>
                        <w:adjustRightInd w:val="0"/>
                        <w:spacing w:line="288" w:lineRule="auto"/>
                        <w:textAlignment w:val="center"/>
                        <w:rPr>
                          <w:rFonts w:ascii="Ubuntu-Light" w:hAnsi="Ubuntu-Light" w:cs="Ubuntu-Light"/>
                          <w:color w:val="FFFFFF" w:themeColor="background1"/>
                          <w:sz w:val="20"/>
                          <w:szCs w:val="20"/>
                        </w:rPr>
                      </w:pPr>
                    </w:p>
                    <w:p w14:paraId="2CB55ADF" w14:textId="77777777" w:rsidR="00196EF6" w:rsidRDefault="00196EF6" w:rsidP="00F1259E">
                      <w:pPr>
                        <w:autoSpaceDE w:val="0"/>
                        <w:autoSpaceDN w:val="0"/>
                        <w:adjustRightInd w:val="0"/>
                        <w:rPr>
                          <w:rFonts w:ascii="Ubuntu-Light" w:hAnsi="Ubuntu-Light" w:cs="Ubuntu-Light"/>
                          <w:b/>
                          <w:bCs/>
                          <w:sz w:val="20"/>
                          <w:szCs w:val="20"/>
                        </w:rPr>
                      </w:pPr>
                      <w:r w:rsidRPr="00F1259E">
                        <w:rPr>
                          <w:rFonts w:ascii="Ubuntu-Light" w:hAnsi="Ubuntu-Light" w:cs="Ubuntu-Light"/>
                          <w:b/>
                          <w:bCs/>
                          <w:sz w:val="20"/>
                          <w:szCs w:val="20"/>
                        </w:rPr>
                        <w:t xml:space="preserve"> </w:t>
                      </w:r>
                    </w:p>
                    <w:p w14:paraId="446BE0AC" w14:textId="77777777" w:rsidR="00196EF6" w:rsidRDefault="00196EF6" w:rsidP="00F1259E">
                      <w:pPr>
                        <w:autoSpaceDE w:val="0"/>
                        <w:autoSpaceDN w:val="0"/>
                        <w:adjustRightInd w:val="0"/>
                        <w:rPr>
                          <w:rFonts w:ascii="Ubuntu-Light" w:hAnsi="Ubuntu-Light" w:cs="Ubuntu-Light"/>
                          <w:b/>
                          <w:bCs/>
                          <w:sz w:val="20"/>
                          <w:szCs w:val="20"/>
                        </w:rPr>
                      </w:pPr>
                    </w:p>
                    <w:p w14:paraId="79970125" w14:textId="77777777" w:rsidR="00196EF6" w:rsidRPr="00F1259E" w:rsidRDefault="00196EF6" w:rsidP="00A050F9">
                      <w:pPr>
                        <w:pStyle w:val="Boxtext-large"/>
                        <w:rPr>
                          <w:color w:val="000000" w:themeColor="text1"/>
                        </w:rPr>
                      </w:pPr>
                    </w:p>
                  </w:txbxContent>
                </v:textbox>
                <w10:wrap type="through" anchorx="page" anchory="page"/>
              </v:shape>
            </w:pict>
          </mc:Fallback>
        </mc:AlternateContent>
      </w:r>
      <w:r w:rsidR="00454B14">
        <w:rPr>
          <w:noProof/>
        </w:rPr>
        <mc:AlternateContent>
          <mc:Choice Requires="wps">
            <w:drawing>
              <wp:anchor distT="0" distB="0" distL="114300" distR="114300" simplePos="0" relativeHeight="251679744" behindDoc="0" locked="0" layoutInCell="1" allowOverlap="1" wp14:anchorId="702ABA02" wp14:editId="364D3D13">
                <wp:simplePos x="0" y="0"/>
                <wp:positionH relativeFrom="page">
                  <wp:posOffset>537210</wp:posOffset>
                </wp:positionH>
                <wp:positionV relativeFrom="page">
                  <wp:posOffset>7037070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896" name="Oval 896"/>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5C2770"/>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6" o:spid="_x0000_s1026" style="position:absolute;margin-left:42.3pt;margin-top:554.1pt;width:13.65pt;height:13.6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h&#10;d7nYeQIAAGMFAAAOAAAAZHJzL2Uyb0RvYy54bWysVN1P2zAQf5+0/8Hy+0hbKIWKFFVFTJMQVIOJ&#10;Z9exW0uOzzu7Tbu/fmcnDWwgIU17Se58v/v+uLre15btFAYDruTDkwFnykmojFuX/MfT7ZcLzkIU&#10;rhIWnCr5QQV+Pfv86arxUzWCDdhKISMjLkwbX/JNjH5aFEFuVC3CCXjlSKgBaxGJxXVRoWjIem2L&#10;0WBwXjSAlUeQKgR6vWmFfJbta61kfNA6qMhsySm2mL+Yv6v0LWZXYrpG4TdGdmGIf4iiFsaR097U&#10;jYiCbdG8MVUbiRBAxxMJdQFaG6lyDpTNcPBXNo8b4VXOhYoTfF+m8P/MyvvdEpmpSn5xec6ZEzU1&#10;6WEnLEs8VafxYUqgR7/EjgtEplT3Guv0pyTYPlf00FdU7SOT9DicnJ6Ox5xJEnU0WSlelD2G+FVB&#10;zRJRcmWt8SHlLKZidxdiiz6i0nMAa6pbY21mcL1aWGQUcMnHi9FkkltKDv6AWZfADpJaazG9FCm3&#10;NptMxYNVCWfdd6WpJin+HEmeRtX7EVIqF4epOuQoo5OaJuO94unHih0+qao8qb3y6GPlXiN7Bhd7&#10;5do4wPcM2D5k3eKPFWjzTiVYQXWgcUBo9yR4eWuoL3cixKVAWgxaIVr2+EAfbaEpOXQUZxvAX++9&#10;JzzNK0k5a2jRSh5+bgUqzuw3R5N8OTw7S5uZmbPxZEQMvpasXkvctl4A9XpIZ8XLTCZ8tEdSI9TP&#10;dBPmySuJhJPku+Qy4pFZxPYA0FWRaj7PMNpGL+Kde/Ty2PU0dE/7Z4G+G85IU30Px6V8M6AtNvXD&#10;wXwbQZs8vS917epNm5wHp7s66VS85jPq5TbOfgMAAP//AwBQSwMEFAAGAAgAAAAhAIY+0f3fAAAA&#10;DAEAAA8AAABkcnMvZG93bnJldi54bWxMj01Pg0AQhu8m/ofNmHizC9USpCyNNurBk9Z66G1hRyBl&#10;Zwm7beHfO5z0Nh9P3nkm34y2E2ccfOtIQbyIQCBVzrRUK9h/vd6lIHzQZHTnCBVM6GFTXF/lOjPu&#10;Qp943oVacAj5TCtoQugzKX3VoNV+4Xok3v24werA7VBLM+gLh9tOLqMokVa3xBca3eO2weq4O1lO&#10;kX7/8Sxf0vLbTQdbHd+3b1Oi1O3N+LQGEXAMfzDM+qwOBTuV7kTGi05B+pAwyfM4SpcgZiKOH0GU&#10;c3G/WoEscvn/ieIXAAD//wMAUEsBAi0AFAAGAAgAAAAhAOSZw8D7AAAA4QEAABMAAAAAAAAAAAAA&#10;AAAAAAAAAFtDb250ZW50X1R5cGVzXS54bWxQSwECLQAUAAYACAAAACEAOP0h/9YAAACUAQAACwAA&#10;AAAAAAAAAAAAAAAsAQAAX3JlbHMvLnJlbHNQSwECLQAUAAYACAAAACEAIXe52HkCAABjBQAADgAA&#10;AAAAAAAAAAAAAAArAgAAZHJzL2Uyb0RvYy54bWxQSwECLQAUAAYACAAAACEAhj7R/d8AAAAMAQAA&#10;DwAAAAAAAAAAAAAAAADQBAAAZHJzL2Rvd25yZXYueG1sUEsFBgAAAAAEAAQA8wAAANwFAAAAAA==&#10;" fillcolor="#5c2770" stroked="f">
                <v:shadow on="t" opacity="22937f" mv:blur="40000f" origin=",.5" offset="0,23000emu"/>
                <w10:wrap type="through" anchorx="page" anchory="page"/>
              </v:oval>
            </w:pict>
          </mc:Fallback>
        </mc:AlternateContent>
      </w:r>
      <w:r w:rsidR="00454B14">
        <w:rPr>
          <w:noProof/>
        </w:rPr>
        <mc:AlternateContent>
          <mc:Choice Requires="wps">
            <w:drawing>
              <wp:anchor distT="0" distB="0" distL="114300" distR="114300" simplePos="0" relativeHeight="251677696" behindDoc="0" locked="0" layoutInCell="1" allowOverlap="1" wp14:anchorId="5C299AB5" wp14:editId="4C2CCC4F">
                <wp:simplePos x="0" y="0"/>
                <wp:positionH relativeFrom="page">
                  <wp:posOffset>673100</wp:posOffset>
                </wp:positionH>
                <wp:positionV relativeFrom="page">
                  <wp:posOffset>7031355</wp:posOffset>
                </wp:positionV>
                <wp:extent cx="3550285" cy="582295"/>
                <wp:effectExtent l="0" t="0" r="0" b="1905"/>
                <wp:wrapThrough wrapText="bothSides">
                  <wp:wrapPolygon edited="0">
                    <wp:start x="155" y="0"/>
                    <wp:lineTo x="155" y="20728"/>
                    <wp:lineTo x="21326" y="20728"/>
                    <wp:lineTo x="21326" y="0"/>
                    <wp:lineTo x="155" y="0"/>
                  </wp:wrapPolygon>
                </wp:wrapThrough>
                <wp:docPr id="29"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0285" cy="58229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42F5EDA1"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Increase access to dental care for Special Olympics athletes, as well as all people with intellectual disabilities.</w:t>
                            </w:r>
                          </w:p>
                          <w:p w14:paraId="47986CA5" w14:textId="77777777" w:rsidR="00196EF6" w:rsidRPr="009A5D3E" w:rsidRDefault="00196EF6" w:rsidP="00A050F9">
                            <w:pPr>
                              <w:pStyle w:val="Header"/>
                              <w:rPr>
                                <w:sz w:val="1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margin-left:53pt;margin-top:553.65pt;width:279.55pt;height:45.8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N&#10;g72F9AIAAD0GAAAOAAAAZHJzL2Uyb0RvYy54bWysVEuPmzAQvlfqf7B8Z3kEsoCWrDYkVJW2D2m3&#10;6tkBA1bBprYTslv1v3dskmyyvVRtOSB7PPPNzDePm9t936EdlYoJnmH/ysOI8lJUjDcZ/vJYODFG&#10;ShNekU5wmuEnqvDt4u2bm3FIaSBa0VVUIgDhKh2HDLdaD6nrqrKlPVFXYqAcHmshe6LhKhu3kmQE&#10;9L5zA8+bu6OQ1SBFSZUC6Wp6xAuLX9e01J/qWlGNugxDbNr+pf1vzN9d3JC0kWRoWXkIg/xFFD1h&#10;HJyeoFZEE7SV7DeonpVSKFHrq1L0rqhrVlKbA2Tje6+yeWjJQG0uQI4aTjSp/wdbftx9lohVGQ4S&#10;jDjpoUaPdK/RUuyRH/m+YWgcVAqKDwOo6j28QKVttmq4F+U3hbjIW8IbeielGFtKKojQWrpnphOO&#10;MiCb8YOowBPZamGB9rXsDX1ACAJ0qNTTqTommhKEsyjygjjCqIS3KA6CJDLBuSQ9Wg9S6XdU9Mgc&#10;Miyh+had7O6VnlSPKsYZFwXrOtsBHb8QAOYkAd9gat5MFLagPxIvWcfrOHTCYL52Qq+qnLsiD515&#10;4V9Hq9kqz1f+T+PXD9OWVRXlxs2xufzwz4p3aPOpLc7bq7JoUuivTLe2QwxTJsRGHWJtFBoElGAS&#10;K9ls8k6iHYEZWM7yoigOvDVqMpu0fc98FunCZFbEXr46MwF2Tq46xhFUHgoSTuYTzTBRNk5Tngsa&#10;bL2Ay1eU+kHoLYPEKebxtRPWYeQk117seH6yTOZemISr4pLSe8bpv1OKRujTxIsOWYuOHaIm6QUF&#10;F6ypc7WeadhfHeszHJ8IIKmZgTWvbG9pwrrpfMaFif+FC2D02Gl2YsyQTOOi95u9Hc/kOIgbUT3B&#10;CEEDmAKb3QuHVshnjEbYYxlW37dEUoy69xx6IPHD0Cw+e4GDPJdujlLCS4DIsMZQTXPM9bQkt4Nk&#10;TQsepoHn4g5GtmZ2msxsT9FAJuYCO8rmdNinZgme363Wy9Zf/AIAAP//AwBQSwMEFAAGAAgAAAAh&#10;AB+IezzhAAAADQEAAA8AAABkcnMvZG93bnJldi54bWxMj81OwzAQhO9IvIO1SFwQtZOIQEOcCpBy&#10;A6k/PMAmNkmof6LYTcPbsz3BbWd3NPtNuVmsYbOewuCdhGQlgGnXejW4TsLnob5/AhYiOoXGOy3h&#10;RwfYVNdXJRbKn91Oz/vYMQpxoUAJfYxjwXloe20xrPyoHd2+/GQxkpw6riY8U7g1PBUi5xYHRx96&#10;HPVbr9vj/mQl1CHLDu8pfrxuTd3cHdNu/t5tpby9WV6egUW9xD8zXPAJHSpiavzJqcAMaZFTl0hD&#10;Ih4zYGTJ84cEWHNZrdcCeFXy/y2qXwAAAP//AwBQSwECLQAUAAYACAAAACEA5JnDwPsAAADhAQAA&#10;EwAAAAAAAAAAAAAAAAAAAAAAW0NvbnRlbnRfVHlwZXNdLnhtbFBLAQItABQABgAIAAAAIQA4/SH/&#10;1gAAAJQBAAALAAAAAAAAAAAAAAAAACwBAABfcmVscy8ucmVsc1BLAQItABQABgAIAAAAIQDNg72F&#10;9AIAAD0GAAAOAAAAAAAAAAAAAAAAACsCAABkcnMvZTJvRG9jLnhtbFBLAQItABQABgAIAAAAIQAf&#10;iHs84QAAAA0BAAAPAAAAAAAAAAAAAAAAAEsFAABkcnMvZG93bnJldi54bWxQSwUGAAAAAAQABADz&#10;AAAAWQYAAAAA&#10;" filled="f" fillcolor="#b3cfff" stroked="f" strokecolor="#b3cfff" strokeweight="1.5pt">
                <v:fill color2="#3f80cd" focus="100%" type="gradient">
                  <o:fill v:ext="view" type="gradientUnscaled"/>
                </v:fill>
                <v:textbox inset=",0,,0">
                  <w:txbxContent>
                    <w:p w14:paraId="42F5EDA1"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Increase access to dental care for Special Olympics athletes, as well as all people with intellectual disabilities.</w:t>
                      </w:r>
                    </w:p>
                    <w:p w14:paraId="47986CA5" w14:textId="77777777" w:rsidR="00196EF6" w:rsidRPr="009A5D3E" w:rsidRDefault="00196EF6" w:rsidP="00A050F9">
                      <w:pPr>
                        <w:pStyle w:val="Header"/>
                        <w:rPr>
                          <w:sz w:val="14"/>
                        </w:rPr>
                      </w:pPr>
                    </w:p>
                  </w:txbxContent>
                </v:textbox>
                <w10:wrap type="through" anchorx="page" anchory="page"/>
              </v:shape>
            </w:pict>
          </mc:Fallback>
        </mc:AlternateContent>
      </w:r>
      <w:r w:rsidR="00454B14">
        <w:rPr>
          <w:noProof/>
        </w:rPr>
        <mc:AlternateContent>
          <mc:Choice Requires="wps">
            <w:drawing>
              <wp:anchor distT="0" distB="0" distL="114300" distR="114300" simplePos="0" relativeHeight="251636732" behindDoc="0" locked="0" layoutInCell="1" allowOverlap="1" wp14:anchorId="622746D7" wp14:editId="6DA6CB56">
                <wp:simplePos x="0" y="0"/>
                <wp:positionH relativeFrom="page">
                  <wp:posOffset>531495</wp:posOffset>
                </wp:positionH>
                <wp:positionV relativeFrom="page">
                  <wp:posOffset>8424545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21" name="Oval 921"/>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5C2770"/>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21" o:spid="_x0000_s1026" style="position:absolute;margin-left:41.85pt;margin-top:663.35pt;width:13.65pt;height:13.65pt;z-index:2516367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O&#10;+22DdwIAAGMFAAAOAAAAZHJzL2Uyb0RvYy54bWysVN1r2zAQfx/sfxB6X52kybKGOiWkdAxKW9aO&#10;PiuylAhknXZS4mR//U6y42ZroTD2Yt/pfvf9cXm1ry3bKQwGXMmHZwPOlJNQGbcu+Y+nm09fOAtR&#10;uEpYcKrkBxX41fzjh8vGz9QINmArhYyMuDBrfMk3MfpZUQS5UbUIZ+CVI6EGrEUkFtdFhaIh67Ut&#10;RoPB56IBrDyCVCHQ63Ur5PNsX2sl473WQUVmS06xxfzF/F2lbzG/FLM1Cr8xsgtD/EMUtTCOnPam&#10;rkUUbIvmlanaSIQAOp5JqAvQ2kiVc6BshoO/snncCK9yLlSc4Psyhf9nVt7tHpCZquQXoyFnTtTU&#10;pPudsCzxVJ3GhxmBHv0DdlwgMqW611inPyXB9rmih76iah+ZpMfh9Px8MuFMkqijyUrxouwxxK8K&#10;apaIkitrjQ8pZzETu9sQW/QRlZ4DWFPdGGszg+vV0iKjgEs+WY6m09xScvAHzLoEdpDUWovppUi5&#10;tdlkKh6sSjjrvitNNUnx50jyNKrej5BSuZirQ44yOqlpMt4rnr+v2OGTqsqT2iuP3lfuNbJncLFX&#10;ro0DfMuA7UPWLf5YgTbvVIIVVAcaB4R2T4KXN4b6citCfBBIi0ErRMse7+mjLTQlh47ibAP46633&#10;hKd5JSlnDS1aycPPrUDFmf3maJIvhuNx2szMjCfTETF4KlmdSty2XgL1mmaVostkwkd7JDVC/Uw3&#10;YZG8kkg4Sb5LLiMemWVsDwBdFakWiwyjbfQi3rpHL49dT0P3tH8W6LvhjDTVd3BcylcD2mJTPxws&#10;thG0ydP7Uteu3rTJeQW6q5NOxSmfUS+3cf4bAAD//wMAUEsDBBQABgAIAAAAIQDEGFOp3wAAAAwB&#10;AAAPAAAAZHJzL2Rvd25yZXYueG1sTI9BT4NAEIXvJv6HzZh4swutIkGWRhv10JPWevC2sCOQsrOE&#10;3bbw7zuc9Dbz5uXN9/L1aDtxwsG3jhTEiwgEUuVMS7WC/dfbXQrCB01Gd45QwYQe1sX1Va4z4870&#10;iaddqAWHkM+0giaEPpPSVw1a7ReuR+LbrxusDrwOtTSDPnO47eQyihJpdUv8odE9bhqsDruj5RTp&#10;9x8v8jUtv930Y6vDdvM+JUrd3ozPTyACjuHPDDM+o0PBTKU7kvGiU5CuHtnJ+mqZ8DQ74pjblbP0&#10;cB+BLHL5v0RxAQAA//8DAFBLAQItABQABgAIAAAAIQDkmcPA+wAAAOEBAAATAAAAAAAAAAAAAAAA&#10;AAAAAABbQ29udGVudF9UeXBlc10ueG1sUEsBAi0AFAAGAAgAAAAhADj9If/WAAAAlAEAAAsAAAAA&#10;AAAAAAAAAAAALAEAAF9yZWxzLy5yZWxzUEsBAi0AFAAGAAgAAAAhAI77bYN3AgAAYwUAAA4AAAAA&#10;AAAAAAAAAAAAKwIAAGRycy9lMm9Eb2MueG1sUEsBAi0AFAAGAAgAAAAhAMQYU6nfAAAADAEAAA8A&#10;AAAAAAAAAAAAAAAAzgQAAGRycy9kb3ducmV2LnhtbFBLBQYAAAAABAAEAPMAAADaBQAAAAA=&#10;" fillcolor="#5c2770" stroked="f">
                <v:shadow on="t" opacity="22937f" mv:blur="40000f" origin=",.5" offset="0,23000emu"/>
                <w10:wrap type="through" anchorx="page" anchory="page"/>
              </v:oval>
            </w:pict>
          </mc:Fallback>
        </mc:AlternateContent>
      </w:r>
      <w:r w:rsidR="00454B14">
        <w:rPr>
          <w:noProof/>
        </w:rPr>
        <mc:AlternateContent>
          <mc:Choice Requires="wps">
            <w:drawing>
              <wp:anchor distT="0" distB="0" distL="114300" distR="114300" simplePos="0" relativeHeight="251712512" behindDoc="0" locked="0" layoutInCell="1" allowOverlap="1" wp14:anchorId="38DDAECA" wp14:editId="32D39DE0">
                <wp:simplePos x="0" y="0"/>
                <wp:positionH relativeFrom="page">
                  <wp:posOffset>673100</wp:posOffset>
                </wp:positionH>
                <wp:positionV relativeFrom="page">
                  <wp:posOffset>7442835</wp:posOffset>
                </wp:positionV>
                <wp:extent cx="3550285" cy="668020"/>
                <wp:effectExtent l="0" t="0" r="0" b="17780"/>
                <wp:wrapThrough wrapText="bothSides">
                  <wp:wrapPolygon edited="0">
                    <wp:start x="155" y="0"/>
                    <wp:lineTo x="155" y="21354"/>
                    <wp:lineTo x="21326" y="21354"/>
                    <wp:lineTo x="21326" y="0"/>
                    <wp:lineTo x="155" y="0"/>
                  </wp:wrapPolygon>
                </wp:wrapThrough>
                <wp:docPr id="91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0285" cy="66802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6B1BCA88"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Raise dental professionals’ awareness of the oral health concerns of people with special needs, including difficulties involved in accessing care.</w:t>
                            </w:r>
                          </w:p>
                          <w:p w14:paraId="386BB52B" w14:textId="77777777" w:rsidR="00196EF6" w:rsidRPr="009A5D3E" w:rsidRDefault="00196EF6" w:rsidP="00A050F9">
                            <w:pPr>
                              <w:pStyle w:val="Header"/>
                              <w:rPr>
                                <w:sz w:val="1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53pt;margin-top:586.05pt;width:279.55pt;height:52.6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L&#10;jogR9gIAAD8GAAAOAAAAZHJzL2Uyb0RvYy54bWysVEuPmzAQvlfqf7B8Z4EEWEBLqg0JVaXtQ9qt&#10;enbAgFWwqe0s2Vb97x0bkk22l6otB2SPZ76Z+eZx8+bQd+iRSsUEz7B/5WFEeSkqxpsMf34onBgj&#10;pQmvSCc4zfATVfjN6vWrm3FI6UK0oquoRADCVToOGW61HlLXVWVLe6KuxEA5PNZC9kTDVTZuJckI&#10;6H3nLjwvckchq0GKkioF0s30iFcWv65pqT/WtaIadRmG2LT9S/vfmb+7uiFpI8nQsnIOg/xFFD1h&#10;HJyeoDZEE7SX7DeonpVSKFHrq1L0rqhrVlKbA2Tjey+yuW/JQG0uQI4aTjSp/wdbfnj8JBGrMpz4&#10;EUac9FCkB3rQaC0OyA9931A0DioFzfsBdPUBXqDUNl013Inyq0Jc5C3hDb2VUowtJRWEaC3dM9MJ&#10;RxmQ3fheVOCJ7LWwQIda9oY/YAQBOpTq6VQeE00JwmUYeos4xKiEtyiKvYWtn0vSo/UglX5LRY/M&#10;IcMSym/RyeOd0pAHqB5VjDMuCtZ1tgU6fiEAxUkCvsHUvJkobEV/JF6yjbdx4ASLaOsEXlU5t0Ue&#10;OFHhX4eb5SbPN/5P49cP0pZVFeXGzbG7/ODPqjf3+dQX5/1VWTQp9BemW9sihikTYqPmWBuFBgEl&#10;mMRKNru8k+iRwBCsl3lRFKaokGOjJrNJ2/fMZ5EuTJZF7OWbMxNrObvqGEdQ+QyHwWQ+I0ti4zRu&#10;LmiwfoHLF5T6i8BbLxKniOJrJ6iD0Emuvdjx/GSdRF6QBJviktI7xum/U4pG6NPEC+esRcfmqEl6&#10;QcEFa+pcrWcaFljH+gzHJwJIamZgyyvbW5qwbjqfcWHif+YCGD12mp0YMyTTuOjD7mDn07fNbsZp&#10;J6onmCHoAFNhs33h0Ar5HaMRNlmG1bc9kRSj7h2HJkj8IDCrz17gIM+lu6OU8BIgMqwxlNMccz2t&#10;yf0gWdOCh2niubiFma2ZHafnaCAVc4EtZZOaN6pZg+d3q/W891e/AAAA//8DAFBLAwQUAAYACAAA&#10;ACEAv8nj+d8AAAANAQAADwAAAGRycy9kb3ducmV2LnhtbExPTU+EMBS8m/gfmmfixbiFEsEgZaMm&#10;3DTZD39AoRVw21dCuyz+e58nvc28mcybqbars2wxcxg9Skg3CTCDndcj9hI+js39I7AQFWplPRoJ&#10;3ybAtr6+qlSp/QX3ZjnEnlEIhlJJGGKcSs5DNxinwsZPBkn79LNTkejccz2rC4U7y0WS5NypEenD&#10;oCbzOpjudDg7CU3IsuObUO8vO9u0dyfRL1/7nZS3N+vzE7Bo1vhnht/6VB1q6tT6M+rALPEkpy2R&#10;QFqIFBhZ8vyBQEsnURQZ8Lri/1fUPwAAAP//AwBQSwECLQAUAAYACAAAACEA5JnDwPsAAADhAQAA&#10;EwAAAAAAAAAAAAAAAAAAAAAAW0NvbnRlbnRfVHlwZXNdLnhtbFBLAQItABQABgAIAAAAIQA4/SH/&#10;1gAAAJQBAAALAAAAAAAAAAAAAAAAACwBAABfcmVscy8ucmVsc1BLAQItABQABgAIAAAAIQCLjogR&#10;9gIAAD8GAAAOAAAAAAAAAAAAAAAAACsCAABkcnMvZTJvRG9jLnhtbFBLAQItABQABgAIAAAAIQC/&#10;yeP53wAAAA0BAAAPAAAAAAAAAAAAAAAAAE0FAABkcnMvZG93bnJldi54bWxQSwUGAAAAAAQABADz&#10;AAAAWQYAAAAA&#10;" filled="f" fillcolor="#b3cfff" stroked="f" strokecolor="#b3cfff" strokeweight="1.5pt">
                <v:fill color2="#3f80cd" focus="100%" type="gradient">
                  <o:fill v:ext="view" type="gradientUnscaled"/>
                </v:fill>
                <v:textbox inset=",0,,0">
                  <w:txbxContent>
                    <w:p w14:paraId="6B1BCA88"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Raise dental professionals’ awareness of the oral health concerns of people with special needs, including difficulties involved in accessing care.</w:t>
                      </w:r>
                    </w:p>
                    <w:p w14:paraId="386BB52B" w14:textId="77777777" w:rsidR="00196EF6" w:rsidRPr="009A5D3E" w:rsidRDefault="00196EF6" w:rsidP="00A050F9">
                      <w:pPr>
                        <w:pStyle w:val="Header"/>
                        <w:rPr>
                          <w:sz w:val="14"/>
                        </w:rPr>
                      </w:pPr>
                    </w:p>
                  </w:txbxContent>
                </v:textbox>
                <w10:wrap type="through" anchorx="page" anchory="page"/>
              </v:shape>
            </w:pict>
          </mc:Fallback>
        </mc:AlternateContent>
      </w:r>
      <w:r w:rsidR="00454B14">
        <w:rPr>
          <w:noProof/>
        </w:rPr>
        <mc:AlternateContent>
          <mc:Choice Requires="wps">
            <w:drawing>
              <wp:anchor distT="0" distB="0" distL="114300" distR="114300" simplePos="0" relativeHeight="251638782" behindDoc="0" locked="0" layoutInCell="1" allowOverlap="1" wp14:anchorId="023099A2" wp14:editId="7B5C691F">
                <wp:simplePos x="0" y="0"/>
                <wp:positionH relativeFrom="page">
                  <wp:posOffset>531495</wp:posOffset>
                </wp:positionH>
                <wp:positionV relativeFrom="page">
                  <wp:posOffset>7416800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2" name="Oval 912"/>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5C2770"/>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2" o:spid="_x0000_s1026" style="position:absolute;margin-left:41.85pt;margin-top:584pt;width:13.65pt;height:13.65pt;z-index:25163878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o&#10;y3ZAeQIAAGMFAAAOAAAAZHJzL2Uyb0RvYy54bWysVN1P2zAQf5+0/8Hy+0hT6DoqUlQVMU1CgAYT&#10;z65jt5Ycn3d2m3Z//c5OGthAQpr2ktz5fvf9cXG5byzbKQwGXMXLkxFnykmojVtX/Mfj9acvnIUo&#10;XC0sOFXxgwr8cv7xw0XrZ2oMG7C1QkZGXJi1vuKbGP2sKILcqEaEE/DKkVADNiISi+uiRtGS9cYW&#10;49Hoc9EC1h5BqhDo9aoT8nm2r7WS8U7roCKzFafYYv5i/q7St5hfiNkahd8Y2Ych/iGKRhhHTgdT&#10;VyIKtkXzylRjJEIAHU8kNAVobaTKOVA25eivbB42wqucCxUn+KFM4f+Zlbe7e2Smrvh5OebMiYaa&#10;dLcTliWeqtP6MCPQg7/HngtEplT3Gpv0pyTYPlf0MFRU7SOT9FhOT08nE84kiXqarBTPyh5D/Kqg&#10;YYmouLLW+JByFjOxuwmxQx9R6TmANfW1sTYzuF4tLTIKuOKT5Xg6zS0lB3/ArEtgB0mts5heipRb&#10;l02m4sGqhLPuu9JUkxR/jiRPoxr8CCmVi2WqDjnK6KSmyfigePq+Yo9PqipP6qA8fl950MiewcVB&#10;uTEO8C0DdghZd/hjBbq8UwlWUB9oHBC6PQleXhvqy40I8V4gLQatEC17vKOPttBWHHqKsw3gr7fe&#10;E57mlaSctbRoFQ8/twIVZ/abo0k+L8/O0mZm5mwyHRODLyWrlxK3bZZAvS7prHiZyYSP9khqhOaJ&#10;bsIieSWRcJJ8V1xGPDLL2B0AuipSLRYZRtvoRbxxD14eu56G7nH/JND3wxlpqm/huJSvBrTDpn44&#10;WGwjaJOn97mufb1pk/Pg9FcnnYqXfEY938b5bwAAAP//AwBQSwMEFAAGAAgAAAAhAKqQIt7fAAAA&#10;DAEAAA8AAABkcnMvZG93bnJldi54bWxMj0FPg0AQhe8m/ofNmHizCzYiRZZGG/XgqdZ66G1hRyBl&#10;Zwm7beHfO5z09mbm5c338vVoO3HGwbeOFMSLCARS5UxLtYL919tdCsIHTUZ3jlDBhB7WxfVVrjPj&#10;LvSJ512oBYeQz7SCJoQ+k9JXDVrtF65H4tuPG6wOPA61NIO+cLjt5H0UJdLqlvhDo3vcNFgddyfL&#10;KdLvty/yNS2/3XSw1fFj8z4lSt3ejM9PIAKO4c8MMz6jQ8FMpTuR8aJTkC4f2cn7OEm51OyIYxbl&#10;LFYPS5BFLv+XKH4BAAD//wMAUEsBAi0AFAAGAAgAAAAhAOSZw8D7AAAA4QEAABMAAAAAAAAAAAAA&#10;AAAAAAAAAFtDb250ZW50X1R5cGVzXS54bWxQSwECLQAUAAYACAAAACEAOP0h/9YAAACUAQAACwAA&#10;AAAAAAAAAAAAAAAsAQAAX3JlbHMvLnJlbHNQSwECLQAUAAYACAAAACEA6Mt2QHkCAABjBQAADgAA&#10;AAAAAAAAAAAAAAArAgAAZHJzL2Uyb0RvYy54bWxQSwECLQAUAAYACAAAACEAqpAi3t8AAAAMAQAA&#10;DwAAAAAAAAAAAAAAAADQBAAAZHJzL2Rvd25yZXYueG1sUEsFBgAAAAAEAAQA8wAAANwFAAAAAA==&#10;" fillcolor="#5c2770" stroked="f">
                <v:shadow on="t" opacity="22937f" mv:blur="40000f" origin=",.5" offset="0,23000emu"/>
                <w10:wrap type="through" anchorx="page" anchory="page"/>
              </v:oval>
            </w:pict>
          </mc:Fallback>
        </mc:AlternateContent>
      </w:r>
      <w:r w:rsidR="00454B14">
        <w:rPr>
          <w:noProof/>
        </w:rPr>
        <mc:AlternateContent>
          <mc:Choice Requires="wps">
            <w:drawing>
              <wp:anchor distT="0" distB="0" distL="114300" distR="114300" simplePos="0" relativeHeight="251718656" behindDoc="0" locked="0" layoutInCell="1" allowOverlap="1" wp14:anchorId="19E66C96" wp14:editId="2339C6CB">
                <wp:simplePos x="0" y="0"/>
                <wp:positionH relativeFrom="page">
                  <wp:posOffset>673100</wp:posOffset>
                </wp:positionH>
                <wp:positionV relativeFrom="page">
                  <wp:posOffset>8440420</wp:posOffset>
                </wp:positionV>
                <wp:extent cx="3550285" cy="477520"/>
                <wp:effectExtent l="0" t="0" r="0" b="5080"/>
                <wp:wrapThrough wrapText="bothSides">
                  <wp:wrapPolygon edited="0">
                    <wp:start x="155" y="0"/>
                    <wp:lineTo x="155" y="20681"/>
                    <wp:lineTo x="21326" y="20681"/>
                    <wp:lineTo x="21326" y="0"/>
                    <wp:lineTo x="155" y="0"/>
                  </wp:wrapPolygon>
                </wp:wrapThrough>
                <wp:docPr id="92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0285" cy="47752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3E59FCB3"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Provide a list of regional dental professionals who care for people with special needs to all athletes who participate in the Special Olympics Special Smiles dental health program.</w:t>
                            </w:r>
                          </w:p>
                          <w:p w14:paraId="0DF9E66E" w14:textId="77777777" w:rsidR="00196EF6" w:rsidRPr="009A5D3E" w:rsidRDefault="00196EF6" w:rsidP="00A050F9">
                            <w:pPr>
                              <w:pStyle w:val="Header"/>
                              <w:rPr>
                                <w:sz w:val="1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margin-left:53pt;margin-top:664.6pt;width:279.55pt;height:37.6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k&#10;Syq89QIAAD8GAAAOAAAAZHJzL2Uyb0RvYy54bWysVEuPmzAQvlfqf7B8Z3kEEkBLqs2DqtL2Ie1W&#10;PTtgwCrY1HZCtlX/e8eGZJPtpWrLAdnjmW9mvnncvjl2LTpQqZjgGfZvPIwoL0TJeJ3hz4+5E2Ok&#10;NOElaQWnGX6iCr9Zvn51O/QpDUQj2pJKBCBcpUOf4UbrPnVdVTS0I+pG9JTDYyVkRzRcZe2WkgyA&#10;3rVu4HlzdxCy7KUoqFIg3YyPeGnxq4oW+mNVKapRm2GITdu/tP+d+bvLW5LWkvQNK6YwyF9E0RHG&#10;wekZakM0QXvJfoPqWCGFEpW+KUTniqpiBbU5QDa+9yKbh4b01OYC5Kj+TJP6f7DFh8MniViZ4SQI&#10;MOKkgyI90qNGK3FEfuT7hqKhVyloPvSgq4/wAqW26ar+XhRfFeJi3RBe0zspxdBQUkKI1tK9MB1x&#10;lAHZDe9FCZ7IXgsLdKxkZ/gDRhCgQ6mezuUx0RQgnEWRF8QRRgW8hYtFFNj6uSQ9WfdS6bdUdMgc&#10;Miyh/BadHO6VhjxA9aRinHGRs7a1LdDyKwEojhLwDabmzURhK/oj8ZJtvI1DJwzmWyf0ytK5y9eh&#10;M8/9RbSZbdbrjf/T+PXDtGFlSblxc+ouP/yz6k19PvbFZX+VFk0K/YXpxraIYcqEWKsp1lqhXkAJ&#10;RrGS9W7dSnQgMASr2TrPc1NUyLFWo9mo7Xvms0hXJrM89tabCxNrOblqGUdQ+QxH4Wg+IUti4zRu&#10;rmiwfoHLF5T6QeitgsTJ5/HCCaswcpKFFzuen6ySuRcm4Sa/pvSecfrvlKIB+jTxoilr0bIpapJe&#10;UXDFmrpU65iGBdayLsPxmQCSmhnY8tL2liasHc8XXJj4n7kARk+dZifGDMk4Lvq4O9r5fJ7EnSif&#10;YIagA0yFzfaFQyPkd4wG2GQZVt/2RFKM2nccmiDxw9CsPnuBg7yU7k5SwguAyLDGUE5zXOtxTe57&#10;yeoGPIwTz8UdzGzF7DiZ4R6jgVTMBbaUTWraqGYNXt6t1vPeX/4CAAD//wMAUEsDBBQABgAIAAAA&#10;IQBqblH04QAAAA0BAAAPAAAAZHJzL2Rvd25yZXYueG1sTI/NTsMwEITvSLyDtUhcEHXqhAhCnAqQ&#10;cgOpPzyAEy9JqH+i2E3D27Oc6G1ndzT7TblZrGEzTmHwTsJ6lQBD13o9uE7C56G+fwQWonJaGe9Q&#10;wg8G2FTXV6UqtD+7Hc772DEKcaFQEvoYx4Lz0PZoVVj5ER3dvvxkVSQ5dVxP6kzh1nCRJDm3anD0&#10;oVcjvvXYHvcnK6EOaXp4F+rjdWvq5u4ouvl7t5Xy9mZ5eQYWcYn/ZvjDJ3SoiKnxJ6cDM6STnLpE&#10;GlLxJICRJc8f1sAaWmVJlgGvSn7ZovoFAAD//wMAUEsBAi0AFAAGAAgAAAAhAOSZw8D7AAAA4QEA&#10;ABMAAAAAAAAAAAAAAAAAAAAAAFtDb250ZW50X1R5cGVzXS54bWxQSwECLQAUAAYACAAAACEAOP0h&#10;/9YAAACUAQAACwAAAAAAAAAAAAAAAAAsAQAAX3JlbHMvLnJlbHNQSwECLQAUAAYACAAAACEApEsq&#10;vPUCAAA/BgAADgAAAAAAAAAAAAAAAAArAgAAZHJzL2Uyb0RvYy54bWxQSwECLQAUAAYACAAAACEA&#10;am5R9OEAAAANAQAADwAAAAAAAAAAAAAAAABMBQAAZHJzL2Rvd25yZXYueG1sUEsFBgAAAAAEAAQA&#10;8wAAAFoGAAAAAA==&#10;" filled="f" fillcolor="#b3cfff" stroked="f" strokecolor="#b3cfff" strokeweight="1.5pt">
                <v:fill color2="#3f80cd" focus="100%" type="gradient">
                  <o:fill v:ext="view" type="gradientUnscaled"/>
                </v:fill>
                <v:textbox inset=",0,,0">
                  <w:txbxContent>
                    <w:p w14:paraId="3E59FCB3"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Provide a list of regional dental professionals who care for people with special needs to all athletes who participate in the Special Olympics Special Smiles dental health program.</w:t>
                      </w:r>
                    </w:p>
                    <w:p w14:paraId="0DF9E66E" w14:textId="77777777" w:rsidR="00196EF6" w:rsidRPr="009A5D3E" w:rsidRDefault="00196EF6" w:rsidP="00A050F9">
                      <w:pPr>
                        <w:pStyle w:val="Header"/>
                        <w:rPr>
                          <w:sz w:val="14"/>
                        </w:rPr>
                      </w:pPr>
                    </w:p>
                  </w:txbxContent>
                </v:textbox>
                <w10:wrap type="through" anchorx="page" anchory="page"/>
              </v:shape>
            </w:pict>
          </mc:Fallback>
        </mc:AlternateContent>
      </w:r>
      <w:r w:rsidR="00454B14">
        <w:rPr>
          <w:noProof/>
        </w:rPr>
        <mc:AlternateContent>
          <mc:Choice Requires="wps">
            <w:drawing>
              <wp:anchor distT="0" distB="0" distL="114300" distR="114300" simplePos="0" relativeHeight="251637757" behindDoc="0" locked="0" layoutInCell="1" allowOverlap="1" wp14:anchorId="715E2B11" wp14:editId="7A8C2F63">
                <wp:simplePos x="0" y="0"/>
                <wp:positionH relativeFrom="page">
                  <wp:posOffset>531495</wp:posOffset>
                </wp:positionH>
                <wp:positionV relativeFrom="page">
                  <wp:posOffset>7984490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7" name="Oval 917"/>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5C2770"/>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7" o:spid="_x0000_s1026" style="position:absolute;margin-left:41.85pt;margin-top:628.7pt;width:13.65pt;height:13.65pt;z-index:25163775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K&#10;lv6QeQIAAGMFAAAOAAAAZHJzL2Uyb0RvYy54bWysVN1P2zAQf5+0/8Hy+0hT6DoqUlQVMU1CgAYT&#10;z65jt5Ycn3d2m3Z//c5OGthAQpr2ktz5fvf9cXG5byzbKQwGXMXLkxFnykmojVtX/Mfj9acvnIUo&#10;XC0sOFXxgwr8cv7xw0XrZ2oMG7C1QkZGXJi1vuKbGP2sKILcqEaEE/DKkVADNiISi+uiRtGS9cYW&#10;49Hoc9EC1h5BqhDo9aoT8nm2r7WS8U7roCKzFafYYv5i/q7St5hfiNkahd8Y2Ych/iGKRhhHTgdT&#10;VyIKtkXzylRjJEIAHU8kNAVobaTKOVA25eivbB42wqucCxUn+KFM4f+Zlbe7e2Smrvh5OeXMiYaa&#10;dLcTliWeqtP6MCPQg7/HngtEplT3Gpv0pyTYPlf0MFRU7SOT9FhOT08nE84kiXqarBTPyh5D/Kqg&#10;YYmouLLW+JByFjOxuwmxQx9R6TmANfW1sTYzuF4tLTIKuOKT5Xg6zS0lB3/ArEtgB0mts5heipRb&#10;l02m4sGqhLPuu9JUkxR/jiRPoxr8CCmVi2WqDjnK6KSmyfigePq+Yo9PqipP6qA8fl950MiewcVB&#10;uTEO8C0DdghZd/hjBbq8UwlWUB9oHBC6PQleXhvqy40I8V4gLQatEC17vKOPttBWHHqKsw3gr7fe&#10;E57mlaSctbRoFQ8/twIVZ/abo0k+L8/O0mZm5mwyHRODLyWrlxK3bZZAvS7prHiZyYSP9khqhOaJ&#10;bsIieSWRcJJ8V1xGPDLL2B0AuipSLRYZRtvoRbxxD14eu56G7nH/JND3wxlpqm/huJSvBrTDpn44&#10;WGwjaJOn97mufb1pk/Pg9FcnnYqXfEY938b5bwAAAP//AwBQSwMEFAAGAAgAAAAhACQR303fAAAA&#10;DAEAAA8AAABkcnMvZG93bnJldi54bWxMj0FPg0AQhe8m/ofNmHizC7UWgiyNNurBU6314G1hRyBl&#10;Zwm7beHfO5z0OG9e3vtevhltJ844+NaRgngRgUCqnGmpVnD4fL1LQfigyejOESqY0MOmuL7KdWbc&#10;hT7wvA+14BDymVbQhNBnUvqqQav9wvVI/Ptxg9WBz6GWZtAXDredXEbRWlrdEjc0usdtg9Vxf7Kc&#10;Iv1h9yxf0vLLTd+2Or5v36a1Urc349MjiIBj+DPDjM/oUDBT6U5kvOgUpPcJO1lfPiQrELMjjnld&#10;OUvpKgFZ5PL/iOIXAAD//wMAUEsBAi0AFAAGAAgAAAAhAOSZw8D7AAAA4QEAABMAAAAAAAAAAAAA&#10;AAAAAAAAAFtDb250ZW50X1R5cGVzXS54bWxQSwECLQAUAAYACAAAACEAOP0h/9YAAACUAQAACwAA&#10;AAAAAAAAAAAAAAAsAQAAX3JlbHMvLnJlbHNQSwECLQAUAAYACAAAACEACpb+kHkCAABjBQAADgAA&#10;AAAAAAAAAAAAAAArAgAAZHJzL2Uyb0RvYy54bWxQSwECLQAUAAYACAAAACEAJBHfTd8AAAAMAQAA&#10;DwAAAAAAAAAAAAAAAADQBAAAZHJzL2Rvd25yZXYueG1sUEsFBgAAAAAEAAQA8wAAANwFAAAAAA==&#10;" fillcolor="#5c2770" stroked="f">
                <v:shadow on="t" opacity="22937f" mv:blur="40000f" origin=",.5" offset="0,23000emu"/>
                <w10:wrap type="through" anchorx="page" anchory="page"/>
              </v:oval>
            </w:pict>
          </mc:Fallback>
        </mc:AlternateContent>
      </w:r>
      <w:r w:rsidR="00454B14">
        <w:rPr>
          <w:noProof/>
        </w:rPr>
        <mc:AlternateContent>
          <mc:Choice Requires="wps">
            <w:drawing>
              <wp:anchor distT="0" distB="0" distL="114300" distR="114300" simplePos="0" relativeHeight="251716608" behindDoc="0" locked="0" layoutInCell="1" allowOverlap="1" wp14:anchorId="7820CFF9" wp14:editId="1148BBF5">
                <wp:simplePos x="0" y="0"/>
                <wp:positionH relativeFrom="page">
                  <wp:posOffset>655955</wp:posOffset>
                </wp:positionH>
                <wp:positionV relativeFrom="page">
                  <wp:posOffset>7999730</wp:posOffset>
                </wp:positionV>
                <wp:extent cx="3891280" cy="510540"/>
                <wp:effectExtent l="0" t="0" r="0" b="22860"/>
                <wp:wrapThrough wrapText="bothSides">
                  <wp:wrapPolygon edited="0">
                    <wp:start x="141" y="0"/>
                    <wp:lineTo x="141" y="21493"/>
                    <wp:lineTo x="21290" y="21493"/>
                    <wp:lineTo x="21290" y="0"/>
                    <wp:lineTo x="141" y="0"/>
                  </wp:wrapPolygon>
                </wp:wrapThrough>
                <wp:docPr id="918"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1280" cy="51054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3896435B"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Develop a body of knowledge about the oral health care needs of children and adults with disabilities.</w:t>
                            </w:r>
                          </w:p>
                          <w:p w14:paraId="03682799" w14:textId="77777777" w:rsidR="00196EF6" w:rsidRPr="009A5D3E" w:rsidRDefault="00196EF6" w:rsidP="00A050F9">
                            <w:pPr>
                              <w:pStyle w:val="Header"/>
                              <w:rPr>
                                <w:sz w:val="1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8" type="#_x0000_t202" style="position:absolute;margin-left:51.65pt;margin-top:629.9pt;width:306.4pt;height:40.2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g&#10;TJem9gIAAD8GAAAOAAAAZHJzL2Uyb0RvYy54bWysVEuPmzAQvlfqf7B8Z8EJyQJaUm1IqCptH9Ju&#10;1bMDBqyCTW1nybbqf+/YkGyyvVRtOSB7PPPNzDePmzeHrkWPTGkuRYrJVYARE4UsuahT/Pkh9yKM&#10;tKGipK0ULMVPTOM3q9evboY+YTPZyLZkCgGI0MnQp7gxpk98XxcN66i+kj0T8FhJ1VEDV1X7paID&#10;oHetPwuCpT9IVfZKFkxrkG7GR7xy+FXFCvOxqjQzqE0xxGbcX7n/zv791Q1NakX7hhdTGPQvougo&#10;F+D0BLWhhqK94r9BdbxQUsvKXBWy82VV8YK5HCAbErzI5r6hPXO5ADm6P9Gk/x9s8eHxk0K8THFM&#10;oFSCdlCkB3YwaC0PiCwIsRQNvU5A874HXXOAFyi1S1f3d7L4qpGQWUNFzW6VkkPDaAkhOkv/zHTE&#10;0RZkN7yXJXiieyMd0KFSneUPGEGADqV6OpXHRlOAcB7FZBbBUwFvCxIsQlc/nyZH615p85bJDtlD&#10;ihWU36HTxzttIA9QPapYZ0LmvG1dC7TiQgCKowR8g6l9s1G4iv6Ig3gbbaPQC2fLrRcGZend5lno&#10;LXNyvdjMN1m2IT+tXxImDS9LJqybY3eR8M+qN/X52Bfn/VU6NCXNF24a1yKWKRtiradYa416CSUY&#10;xVrVu6xV6JHCEKznWZ7ntqiQY61Hs1GbBPZzSBcm8zwKss2ZibOcXLVcIKg8FCQczSdkRV2c1s0F&#10;Dc4vcPmCUjILg/Us9vJldO2FVbjw4usg8gISr+NlEMbhJr+k9I4L9u+UogH6NA4WU9ay5VPUNLmg&#10;4II1fa7WcQMLrOVdiqMTATSxM7AVpestQ3k7ns+4sPE/cwGMHjvNTYwdknFczGF3cPNJZsdJ3Mny&#10;CWYIOsBW2G5fODRSfcdogE2WYv1tTxXDqH0noAliEsKgIOMucFDn0t1RSkUBECk2GMppj5kZ1+S+&#10;V7xuwMM48ULewsxW3I2THe4xGkjFXmBLuaSmjWrX4PndaT3v/dUvAAAA//8DAFBLAwQUAAYACAAA&#10;ACEAQ8beMeEAAAANAQAADwAAAGRycy9kb3ducmV2LnhtbEyPzU7DMBCE70i8g7VIXBC1Y0NbQpwK&#10;kHKjUn94ACc2Sah/othNw9uznOC2szua/abYzM6SyYyxD15CtmBAjG+C7n0r4eNY3a+BxKS8VjZ4&#10;I+HbRNiU11eFynW4+L2ZDqklGOJjriR0KQ05pbHpjFNxEQbj8fYZRqcSyrGlelQXDHeWcsaW1Kne&#10;44dODeatM83pcHYSqijE8Z2r7evOVvXdibfT134n5e3N/PIMJJk5/ZnhFx/RoUSmOpy9jsSiZkKg&#10;FQf++IQl0LLKlhmQGlfigXGgZUH/tyh/AAAA//8DAFBLAQItABQABgAIAAAAIQDkmcPA+wAAAOEB&#10;AAATAAAAAAAAAAAAAAAAAAAAAABbQ29udGVudF9UeXBlc10ueG1sUEsBAi0AFAAGAAgAAAAhADj9&#10;If/WAAAAlAEAAAsAAAAAAAAAAAAAAAAALAEAAF9yZWxzLy5yZWxzUEsBAi0AFAAGAAgAAAAhACBM&#10;l6b2AgAAPwYAAA4AAAAAAAAAAAAAAAAAKwIAAGRycy9lMm9Eb2MueG1sUEsBAi0AFAAGAAgAAAAh&#10;AEPG3jHhAAAADQEAAA8AAAAAAAAAAAAAAAAATQUAAGRycy9kb3ducmV2LnhtbFBLBQYAAAAABAAE&#10;APMAAABbBgAAAAA=&#10;" filled="f" fillcolor="#b3cfff" stroked="f" strokecolor="#b3cfff" strokeweight="1.5pt">
                <v:fill color2="#3f80cd" focus="100%" type="gradient">
                  <o:fill v:ext="view" type="gradientUnscaled"/>
                </v:fill>
                <v:textbox inset=",0,,0">
                  <w:txbxContent>
                    <w:p w14:paraId="3896435B" w14:textId="77777777" w:rsidR="003F5A76" w:rsidRPr="003F5A76" w:rsidRDefault="003F5A76" w:rsidP="003F5A76">
                      <w:pPr>
                        <w:widowControl w:val="0"/>
                        <w:autoSpaceDE w:val="0"/>
                        <w:autoSpaceDN w:val="0"/>
                        <w:adjustRightInd w:val="0"/>
                        <w:spacing w:line="288" w:lineRule="auto"/>
                        <w:textAlignment w:val="center"/>
                        <w:rPr>
                          <w:rFonts w:ascii="Ubuntu" w:hAnsi="Ubuntu" w:cs="Ubuntu"/>
                          <w:color w:val="000000"/>
                          <w:sz w:val="18"/>
                          <w:szCs w:val="20"/>
                        </w:rPr>
                      </w:pPr>
                      <w:r w:rsidRPr="003F5A76">
                        <w:rPr>
                          <w:rFonts w:ascii="Ubuntu" w:hAnsi="Ubuntu" w:cs="Ubuntu"/>
                          <w:color w:val="000000"/>
                          <w:sz w:val="18"/>
                          <w:szCs w:val="20"/>
                        </w:rPr>
                        <w:t>Develop a body of knowledge about the oral health care needs of children and adults with disabilities.</w:t>
                      </w:r>
                    </w:p>
                    <w:p w14:paraId="03682799" w14:textId="77777777" w:rsidR="00196EF6" w:rsidRPr="009A5D3E" w:rsidRDefault="00196EF6" w:rsidP="00A050F9">
                      <w:pPr>
                        <w:pStyle w:val="Header"/>
                        <w:rPr>
                          <w:sz w:val="14"/>
                        </w:rPr>
                      </w:pPr>
                    </w:p>
                  </w:txbxContent>
                </v:textbox>
                <w10:wrap type="through" anchorx="page" anchory="page"/>
              </v:shape>
            </w:pict>
          </mc:Fallback>
        </mc:AlternateContent>
      </w:r>
      <w:r w:rsidR="00454B14" w:rsidRPr="00377421">
        <w:rPr>
          <w:noProof/>
          <w:sz w:val="22"/>
        </w:rPr>
        <mc:AlternateContent>
          <mc:Choice Requires="wps">
            <w:drawing>
              <wp:anchor distT="0" distB="0" distL="114300" distR="114300" simplePos="0" relativeHeight="251673600" behindDoc="0" locked="0" layoutInCell="1" allowOverlap="1" wp14:anchorId="14640E57" wp14:editId="0A5DD30F">
                <wp:simplePos x="0" y="0"/>
                <wp:positionH relativeFrom="page">
                  <wp:posOffset>461010</wp:posOffset>
                </wp:positionH>
                <wp:positionV relativeFrom="page">
                  <wp:posOffset>3979545</wp:posOffset>
                </wp:positionV>
                <wp:extent cx="3931285" cy="1307465"/>
                <wp:effectExtent l="0" t="0" r="0" b="0"/>
                <wp:wrapSquare wrapText="bothSides"/>
                <wp:docPr id="7"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1307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44C616F8" w14:textId="469CBCE0" w:rsidR="00196EF6" w:rsidRPr="00AF5095" w:rsidRDefault="00453ADF" w:rsidP="00AC4990">
                            <w:pPr>
                              <w:rPr>
                                <w:rFonts w:ascii="Ubuntu" w:hAnsi="Ubuntu"/>
                                <w:sz w:val="16"/>
                                <w:szCs w:val="16"/>
                              </w:rPr>
                            </w:pPr>
                            <w:r w:rsidRPr="00453ADF">
                              <w:rPr>
                                <w:rFonts w:ascii="Ubuntu" w:hAnsi="Ubuntu" w:cs="Ubuntu"/>
                                <w:color w:val="000000"/>
                                <w:sz w:val="18"/>
                                <w:szCs w:val="20"/>
                              </w:rPr>
                              <w:t>Special Smiles has demonstrated remarkable success in its mission to increase access to dental care for Special Olympics athletes, and educate dental professionals as to the oral health problems people with disabilities face. Today, Special Smiles is considered a leading advocate on standards of care and quality of care issues for children and adults with developmental dis</w:t>
                            </w:r>
                            <w:r w:rsidRPr="00453ADF">
                              <w:rPr>
                                <w:rFonts w:ascii="Ubuntu" w:hAnsi="Ubuntu" w:cs="Ubuntu"/>
                                <w:color w:val="000000"/>
                                <w:sz w:val="18"/>
                                <w:szCs w:val="20"/>
                              </w:rPr>
                              <w:softHyphen/>
                              <w:t>abilities. It provides dental screenings, personal oral hygiene instruction, sport mouth guards to help prevent dental injuries to athletes competing in contact sports, and fluoride varnish treatment for tens of thousands of athletes worldwide.</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id="Text Box 925" o:spid="_x0000_s1039" type="#_x0000_t202" style="position:absolute;margin-left:36.3pt;margin-top:313.35pt;width:309.55pt;height:102.9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V&#10;5YplBAMAAGwGAAAOAAAAZHJzL2Uyb0RvYy54bWysVdtu2zAMfR+wfxD07tpylIuNuoNz8TCguwDt&#10;PkCx5ViYLXmSWqcb9u+j5CZN2j0U2/JgSKJEHh7yMJfv9l2L7rk2QskMk4sIIy5LVQm5y/DX2yJY&#10;YGQskxVrleQZfuAGv7t6++Zy6FMeq0a1FdcInEiTDn2GG2v7NAxN2fCOmQvVcwnGWumOWdjqXVhp&#10;NoD3rg3jKJqFg9JVr1XJjYHT9WjEV95/XfPSfq5rwy1qMwzYrP9q/926b3h1ydKdZn0jykcY7C9Q&#10;dExICHp0tWaWoTstXrjqRKmVUbW9KFUXqroWJfc5QDYkepbNTcN67nMBckx/pMn8P7flp/svGokq&#10;w3OMJOugRLd8b9FS7VESTx0/Q29SuHbTw0W7BwPU2edq+mtVfjNIqlXD5I7nWquh4awCfMS9DE+e&#10;jn6Mc7IdPqoKArE7q7yjfa07Rx7QgcA71OnhWBsHpoTDSTIh8WKKUQk2MonmdObRhSw9PO+1se+5&#10;6pBbZFhD8b17dn9trIPD0sMVF02qQrStb4BWnh3AxfEEgsNTZ3MwfD1/JlGyWWwWNKDxbBPQqKqC&#10;vFjRYFaQ+XQ9Wa9Wa/LLxSU0bURVcenCHHqL0NfV7rHLx644dpdRraicOwfJ6N121Wp0z6C3C//z&#10;pIPl6Vp4DsOTALk8S4nENFrGSVDMFvOA1nQaJPNoEUQkWSaziCZ0XZyndC0k//eU0JDhZApd5tN5&#10;Av0st8j/XubG0k5YmB6t6DK8OF5iqevBjax8aS0T7bg+ocLB/zMVq+k8zufTJJjlUxJQAizkeRQH&#10;6yKP8ogWq4QuHRWd43WAudHD1HGKAV0ULds9kuLMryt0x8qzkUZI6Ms9lnWUkW+/A17fkF5ZTkyj&#10;rOx+u/ciJpODYreqegCtaQVKAEHBiIZFo/QPjBzsDJvvd0xzjNoPEvSaEErdfPQbCiTARp9atqcW&#10;JktwlWGL0bhc2XGm3vVa7BqINE4IqXLQeC28+twwGFFBKm4DI80n9Th+3cw83ftbT38SV78BAAD/&#10;/wMAUEsDBBQABgAIAAAAIQCwghKD3wAAAAoBAAAPAAAAZHJzL2Rvd25yZXYueG1sTI/BTsMwDIbv&#10;SLxDZCRuLF2R0tLVnQABpyFg47Bj1nhtRZNUTbaWt8ec4Gbr//T7c7mebS/ONIbOO4TlIgFBrvam&#10;cw3C5+75JgcRonZG994RwjcFWFeXF6UujJ/cB523sRFc4kKhEdoYh0LKULdkdVj4gRxnRz9aHXkd&#10;G2lGPXG57WWaJEpa3Tm+0OqBHluqv7Yni0Cb2e5e8+wpvj0cX5J9/j5tTIN4fTXfr0BEmuMfDL/6&#10;rA4VOx38yZkgeoQsVUwiqFRlIBhQd0seDgj5LUeyKuX/F6ofAAAA//8DAFBLAQItABQABgAIAAAA&#10;IQDkmcPA+wAAAOEBAAATAAAAAAAAAAAAAAAAAAAAAABbQ29udGVudF9UeXBlc10ueG1sUEsBAi0A&#10;FAAGAAgAAAAhADj9If/WAAAAlAEAAAsAAAAAAAAAAAAAAAAALAEAAF9yZWxzLy5yZWxzUEsBAi0A&#10;FAAGAAgAAAAhAFXlimUEAwAAbAYAAA4AAAAAAAAAAAAAAAAAKwIAAGRycy9lMm9Eb2MueG1sUEsB&#10;Ai0AFAAGAAgAAAAhALCCEoPfAAAACgEAAA8AAAAAAAAAAAAAAAAAWwUAAGRycy9kb3ducmV2Lnht&#10;bFBLBQYAAAAABAAEAPMAAABnBgAAAAA=&#10;" mv:complextextbox="1" filled="f" stroked="f">
                <v:textbox>
                  <w:txbxContent>
                    <w:p w14:paraId="44C616F8" w14:textId="469CBCE0" w:rsidR="00196EF6" w:rsidRPr="00AF5095" w:rsidRDefault="00453ADF" w:rsidP="00AC4990">
                      <w:pPr>
                        <w:rPr>
                          <w:rFonts w:ascii="Ubuntu" w:hAnsi="Ubuntu"/>
                          <w:sz w:val="16"/>
                          <w:szCs w:val="16"/>
                        </w:rPr>
                      </w:pPr>
                      <w:r w:rsidRPr="00453ADF">
                        <w:rPr>
                          <w:rFonts w:ascii="Ubuntu" w:hAnsi="Ubuntu" w:cs="Ubuntu"/>
                          <w:color w:val="000000"/>
                          <w:sz w:val="18"/>
                          <w:szCs w:val="20"/>
                        </w:rPr>
                        <w:t>Special Smiles has demonstrated remarkable success in its mission to increase access to dental care for Special Olympics athletes, and educate dental professionals as to the oral health problems people with disabilities face. Today, Special Smiles is considered a leading advocate on standards of care and quality of care issues for children and adults with developmental dis</w:t>
                      </w:r>
                      <w:r w:rsidRPr="00453ADF">
                        <w:rPr>
                          <w:rFonts w:ascii="Ubuntu" w:hAnsi="Ubuntu" w:cs="Ubuntu"/>
                          <w:color w:val="000000"/>
                          <w:sz w:val="18"/>
                          <w:szCs w:val="20"/>
                        </w:rPr>
                        <w:softHyphen/>
                        <w:t>abilities. It provides dental screenings, personal oral hygiene instruction, sport mouth guards to help prevent dental injuries to athletes competing in contact sports, and fluoride varnish treatment for tens of thousands of athletes worldwide.</w:t>
                      </w:r>
                    </w:p>
                  </w:txbxContent>
                </v:textbox>
                <w10:wrap type="square" anchorx="page" anchory="page"/>
              </v:shape>
            </w:pict>
          </mc:Fallback>
        </mc:AlternateContent>
      </w:r>
      <w:r w:rsidR="00F7278D">
        <w:rPr>
          <w:noProof/>
        </w:rPr>
        <w:drawing>
          <wp:anchor distT="0" distB="0" distL="114300" distR="114300" simplePos="0" relativeHeight="251635707" behindDoc="0" locked="0" layoutInCell="1" allowOverlap="1" wp14:anchorId="1B512A63" wp14:editId="6A31742E">
            <wp:simplePos x="0" y="0"/>
            <wp:positionH relativeFrom="page">
              <wp:posOffset>462915</wp:posOffset>
            </wp:positionH>
            <wp:positionV relativeFrom="page">
              <wp:posOffset>457200</wp:posOffset>
            </wp:positionV>
            <wp:extent cx="6852285" cy="3349625"/>
            <wp:effectExtent l="0" t="0" r="5715" b="3175"/>
            <wp:wrapThrough wrapText="bothSides">
              <wp:wrapPolygon edited="0">
                <wp:start x="0" y="0"/>
                <wp:lineTo x="0" y="21457"/>
                <wp:lineTo x="21538" y="21457"/>
                <wp:lineTo x="21538"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ecial Smiles Malawi_2009 cropped.psd"/>
                    <pic:cNvPicPr/>
                  </pic:nvPicPr>
                  <pic:blipFill>
                    <a:blip r:embed="rId14">
                      <a:extLst>
                        <a:ext uri="{28A0092B-C50C-407E-A947-70E740481C1C}">
                          <a14:useLocalDpi xmlns:a14="http://schemas.microsoft.com/office/drawing/2010/main" val="0"/>
                        </a:ext>
                      </a:extLst>
                    </a:blip>
                    <a:stretch>
                      <a:fillRect/>
                    </a:stretch>
                  </pic:blipFill>
                  <pic:spPr>
                    <a:xfrm>
                      <a:off x="0" y="0"/>
                      <a:ext cx="6852285" cy="3349625"/>
                    </a:xfrm>
                    <a:prstGeom prst="rect">
                      <a:avLst/>
                    </a:prstGeom>
                  </pic:spPr>
                </pic:pic>
              </a:graphicData>
            </a:graphic>
            <wp14:sizeRelH relativeFrom="margin">
              <wp14:pctWidth>0</wp14:pctWidth>
            </wp14:sizeRelH>
          </wp:anchor>
        </w:drawing>
      </w:r>
      <w:r w:rsidR="00B363C7">
        <w:rPr>
          <w:noProof/>
        </w:rPr>
        <mc:AlternateContent>
          <mc:Choice Requires="wps">
            <w:drawing>
              <wp:anchor distT="0" distB="0" distL="114300" distR="114300" simplePos="0" relativeHeight="251723776" behindDoc="0" locked="0" layoutInCell="1" allowOverlap="1" wp14:anchorId="4A64CB35" wp14:editId="2026BEF5">
                <wp:simplePos x="0" y="0"/>
                <wp:positionH relativeFrom="page">
                  <wp:posOffset>526871</wp:posOffset>
                </wp:positionH>
                <wp:positionV relativeFrom="page">
                  <wp:posOffset>9210040</wp:posOffset>
                </wp:positionV>
                <wp:extent cx="854710" cy="192405"/>
                <wp:effectExtent l="0" t="0" r="0" b="10795"/>
                <wp:wrapNone/>
                <wp:docPr id="18"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19240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49B6DA66" w14:textId="77777777" w:rsidR="00377421" w:rsidRPr="00833F42" w:rsidRDefault="00377421" w:rsidP="009B78EA">
                            <w:pPr>
                              <w:pStyle w:val="Heading2"/>
                              <w:rPr>
                                <w:rFonts w:ascii="Ubuntu" w:hAnsi="Ubuntu"/>
                                <w:b/>
                                <w:color w:val="5C2770"/>
                                <w:sz w:val="22"/>
                                <w:szCs w:val="24"/>
                              </w:rPr>
                            </w:pPr>
                            <w:r w:rsidRPr="00833F42">
                              <w:rPr>
                                <w:rFonts w:ascii="Ubuntu" w:hAnsi="Ubuntu"/>
                                <w:b/>
                                <w:color w:val="5C2770"/>
                                <w:sz w:val="20"/>
                                <w:szCs w:val="24"/>
                              </w:rPr>
                              <w:t>CONTACT:</w:t>
                            </w:r>
                          </w:p>
                          <w:p w14:paraId="06E568AE" w14:textId="77777777" w:rsidR="00377421" w:rsidRPr="00833F42" w:rsidRDefault="00377421" w:rsidP="00A050F9">
                            <w:pPr>
                              <w:pStyle w:val="Heading1"/>
                              <w:rPr>
                                <w:rFonts w:ascii="Ubuntu" w:hAnsi="Ubuntu"/>
                                <w:color w:val="5C2770"/>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0" type="#_x0000_t202" style="position:absolute;margin-left:41.5pt;margin-top:725.2pt;width:67.3pt;height:15.15pt;z-index:251723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q&#10;X22maQMAAJkHAAAOAAAAZHJzL2Uyb0RvYy54bWysVVuPqzYQfq/U/2DxzgKJCRcte5RAqCptL9I5&#10;VZ8dMGAVbGp7N9lW/e8d2yQl2/Nw1FMekC/j8edvvpl5/HCZRvRKpWKCF170EHqI8ka0jPeF98un&#10;2k89pDThLRkFp4X3RpX34enbbx7Pc043YhBjSyUCJ1zl57nwBq3nPAhUM9CJqAcxUw6bnZAT0TCV&#10;fdBKcgbv0xhswnAXnIVsZykaqhSsVm7Te7L+u442+qeuU1SjsfAAm7Z/af8n8w+eHkneSzIPrFlg&#10;kP+AYiKMw6U3VxXRBL1I9i9XE2ukUKLTD42YAtF1rKH2DfCaKHz3mo8Dmal9C5Cj5htN6v9z2/z4&#10;+rNErIXYQaQ4mSBGn+hFo4O4oCSMDEHnWeVg93EGS32BDTC2j1Xzs2h+U4iLciC8p3spxXmgpAWA&#10;9mSwOur8KOPkdP5BtHARedHCOrp0cjLsAR8IvEOg3m7BMWAaWExjnESw08BWlG1wGBtsAcmvh2ep&#10;9HdUTMgMCk9C7K1z8vqstDO9mpi7uKjZONr4j/xuAXy6FWoF5E6THIDA0FgaSDa4f2ZhdkyPKfbx&#10;Znf0cdi2/r4usb+roySutlVZVtFfBkWE84G1LeXm0qvQIvxlgVwk7ySyllprvUmhf2V6sGoxtBmI&#10;vVqw9grNAuLhlpXsT+Uo0SuBfDhsy7quFxZ75Y456yg0n/V0d2Rbp2FZrY4AV7erRsYRyKDwYuyO&#10;O9IhuyxOE6w7Gmz0gMt3lEYQ28Mm8+tdmvi4w7GfJWHqh1F2yHYhznBV31P6zDj9ekrR2egqjJdX&#10;i5EtqEl+R8Eda2ptNjENtWxkE4j1RgDJTUIceWuVpgkb3XjFhcH/eS72dRwmeJv6SRJvfbyloX9I&#10;69Lfl9FulxwP5eH4Tl5HK1n19XTYoKz0v8K73PF5yPV+v9mB8v0qzSB8J7rx0zrE/mGP46hMkjqq&#10;EhO+yWhhHklDXQ+oR9IvqM3WlyXGRJq7fhBFgU0PJzwrLRDoNXFtNTIFyJUifTldXOXD1yp3Eu0b&#10;1CdIKJMwpq/BYBDyDw+doUcUnvr9hUjqofF7DjmVRRibpmInMJDr1dN1lfAGXBSe9iA7zLDUrgG9&#10;zJL1A9zgqikXe6iHHbO1yhROhwZoNhOo/5bwpVeZBrOeW6t/OurT3wAAAP//AwBQSwMEFAAGAAgA&#10;AAAhAMnKsRrhAAAADAEAAA8AAABkcnMvZG93bnJldi54bWxMj81OwzAQhO9IvIO1SFwQtZuUNgpx&#10;KkDKDaT+8ABOvCSh9jqK3TS8Pe4Jjjs7mvmm2M7WsAlH3zuSsFwIYEiN0z21Ej6P1WMGzAdFWhlH&#10;KOEHPWzL25tC5dpdaI/TIbQshpDPlYQuhCHn3DcdWuUXbkCKvy83WhXiObZcj+oSw63hiRBrblVP&#10;saFTA7512JwOZyuh8ml6fE/Ux+vOVPXDKWmn7/1Oyvu7+eUZWMA5/Jnhih/RoYxMtTuT9sxIyNI4&#10;JUR99SRWwKIjWW7WwOqrlIkN8LLg/0eUvwAAAP//AwBQSwECLQAUAAYACAAAACEA5JnDwPsAAADh&#10;AQAAEwAAAAAAAAAAAAAAAAAAAAAAW0NvbnRlbnRfVHlwZXNdLnhtbFBLAQItABQABgAIAAAAIQA4&#10;/SH/1gAAAJQBAAALAAAAAAAAAAAAAAAAACwBAABfcmVscy8ucmVsc1BLAQItABQABgAIAAAAIQBq&#10;X22maQMAAJkHAAAOAAAAAAAAAAAAAAAAACsCAABkcnMvZTJvRG9jLnhtbFBLAQItABQABgAIAAAA&#10;IQDJyrEa4QAAAAwBAAAPAAAAAAAAAAAAAAAAAMAFAABkcnMvZG93bnJldi54bWxQSwUGAAAAAAQA&#10;BADzAAAAzgYAAAAA&#10;" filled="f" fillcolor="#b3cfff" stroked="f" strokecolor="#b3cfff" strokeweight="1.5pt">
                <v:fill color2="#3f80cd" focus="100%" type="gradient">
                  <o:fill v:ext="view" type="gradientUnscaled"/>
                </v:fill>
                <v:textbox inset=",0,,0">
                  <w:txbxContent>
                    <w:p w14:paraId="49B6DA66" w14:textId="77777777" w:rsidR="00377421" w:rsidRPr="00833F42" w:rsidRDefault="00377421" w:rsidP="009B78EA">
                      <w:pPr>
                        <w:pStyle w:val="Heading2"/>
                        <w:rPr>
                          <w:rFonts w:ascii="Ubuntu" w:hAnsi="Ubuntu"/>
                          <w:b/>
                          <w:color w:val="5C2770"/>
                          <w:sz w:val="22"/>
                          <w:szCs w:val="24"/>
                        </w:rPr>
                      </w:pPr>
                      <w:r w:rsidRPr="00833F42">
                        <w:rPr>
                          <w:rFonts w:ascii="Ubuntu" w:hAnsi="Ubuntu"/>
                          <w:b/>
                          <w:color w:val="5C2770"/>
                          <w:sz w:val="20"/>
                          <w:szCs w:val="24"/>
                        </w:rPr>
                        <w:t>CONTACT:</w:t>
                      </w:r>
                    </w:p>
                    <w:p w14:paraId="06E568AE" w14:textId="77777777" w:rsidR="00377421" w:rsidRPr="00833F42" w:rsidRDefault="00377421" w:rsidP="00A050F9">
                      <w:pPr>
                        <w:pStyle w:val="Heading1"/>
                        <w:rPr>
                          <w:rFonts w:ascii="Ubuntu" w:hAnsi="Ubuntu"/>
                          <w:color w:val="5C2770"/>
                          <w:sz w:val="32"/>
                        </w:rPr>
                      </w:pPr>
                    </w:p>
                  </w:txbxContent>
                </v:textbox>
                <w10:wrap anchorx="page" anchory="page"/>
              </v:shape>
            </w:pict>
          </mc:Fallback>
        </mc:AlternateContent>
      </w:r>
      <w:r w:rsidR="00C26D47" w:rsidRPr="00C26D47">
        <w:rPr>
          <w:noProof/>
          <w:sz w:val="32"/>
        </w:rPr>
        <mc:AlternateContent>
          <mc:Choice Requires="wps">
            <w:drawing>
              <wp:anchor distT="0" distB="0" distL="114300" distR="114300" simplePos="0" relativeHeight="251672576" behindDoc="0" locked="0" layoutInCell="1" allowOverlap="1" wp14:anchorId="3851EB35" wp14:editId="33EE2176">
                <wp:simplePos x="0" y="0"/>
                <wp:positionH relativeFrom="page">
                  <wp:posOffset>5117921</wp:posOffset>
                </wp:positionH>
                <wp:positionV relativeFrom="page">
                  <wp:posOffset>2717165</wp:posOffset>
                </wp:positionV>
                <wp:extent cx="1390015" cy="371475"/>
                <wp:effectExtent l="0" t="0" r="0" b="9525"/>
                <wp:wrapNone/>
                <wp:docPr id="2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37147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6294A1EA" w14:textId="77777777" w:rsidR="00196EF6" w:rsidRPr="00983E46" w:rsidRDefault="00196EF6" w:rsidP="009B78EA">
                            <w:pPr>
                              <w:pStyle w:val="Heading2"/>
                              <w:rPr>
                                <w:rFonts w:ascii="Ubuntu" w:hAnsi="Ubuntu"/>
                                <w:b/>
                                <w:color w:val="FFFFFF" w:themeColor="background1"/>
                                <w:sz w:val="32"/>
                                <w:szCs w:val="24"/>
                              </w:rPr>
                            </w:pPr>
                            <w:r w:rsidRPr="00983E46">
                              <w:rPr>
                                <w:rFonts w:ascii="Ubuntu" w:hAnsi="Ubuntu"/>
                                <w:b/>
                                <w:color w:val="FFFFFF" w:themeColor="background1"/>
                                <w:sz w:val="32"/>
                                <w:szCs w:val="24"/>
                              </w:rPr>
                              <w:t>In The Field</w:t>
                            </w:r>
                          </w:p>
                          <w:p w14:paraId="7B146752" w14:textId="77777777" w:rsidR="00196EF6" w:rsidRPr="00B3495E" w:rsidRDefault="00196EF6" w:rsidP="00A050F9">
                            <w:pPr>
                              <w:pStyle w:val="Heading1"/>
                              <w:rPr>
                                <w:rFonts w:ascii="Ubuntu" w:hAnsi="Ubuntu"/>
                                <w:color w:val="E37823"/>
                                <w:sz w:val="40"/>
                              </w:rPr>
                            </w:pPr>
                          </w:p>
                        </w:txbxContent>
                      </wps:txbx>
                      <wps:bodyPr rot="0" vert="horz" wrap="square" lIns="91440" tIns="0" rIns="9144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03pt;margin-top:213.95pt;width:109.45pt;height:29.2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T&#10;2vJebwMAAJwHAAAOAAAAZHJzL2Uyb0RvYy54bWysVU2P2zYQvRfofyB414q0aesDqw1s2SoKbNsA&#10;SdAzLVESUYlUSe7am6L/vUPK3tjbHIKmOgj8muHjmzcz9+9O44CehbFSqwLTO4KRULVupOoK/Olj&#10;FaUYWcdVwwetRIFfhMXvHn784f445WKhez00wiBwomx+nArcOzflcWzrXozc3ulJKNhstRm5g6np&#10;4sbwI3gfh3hByDo+atNMRtfCWljdzZv4IfhvW1G739rWCoeGAgM2F/4m/A/+Hz/c87wzfOplfYbB&#10;/wOKkUsFl7662nHH0ZOR/3I1ytpoq1t3V+sx1m0raxHeAK+h5M1rPvR8EuEtQI6dXmmy/5/b+tfn&#10;9wbJpsALipHiI8Toozg5tNUnlBDqCTpONodzHyY46U6wAYEOj7XTo67/sEjpsueqExtj9LEXvAGA&#10;wTK+Mp39WO/kcPxFN3ARf3I6ODq1ZvTsAR8IvEOgXl6D48HU/splRghdYVTD3jKhLFl5cDHPL9aT&#10;se4noUfkBwU2EPzgnT8/WjcfvRzxlyldyWEIAhjUzQL4nFdEUNBszXNAAkN/0mMK0f0rI9k+3acs&#10;Yov1PmKkaaJNVbJoXdFktVvuynJH//YoKMt72TRC+UsvSqPs2yJ51vyskWutNcGb0e536fogF8+b&#10;h9jZM9bOoklDQOZla7pDORj0zCEhtsuyqqozi52dzebTlPgveLoxWVYpKXdXJsDV61WDVAh0UOAV&#10;m81n0iG9Ak4frBsaQvSAyzeU0gUj20UWVes0iVjLVlGWkDQiNNtma8IytqtuKX2USnw/pegIIsvI&#10;6vxqPcgzap7fUHDDmr0+NkoHxWyQY4HTVwJ47jNir5qgNMflMI+vuPD4v87FplqRhC3TKElWy4gt&#10;BYm2aVVGm5Ku18l+W273b+S1D5K1309HCMqV/q/wnu/4OuRqs1msQfnRLs0gfAexiNKKsGi7YSta&#10;JklFd4kP3+i1MA28FnMTqAbenVH7rW9LjJHXNw2B0jikxyy8IC0Q6CVxQznyFWiuRe50OIXSB1UF&#10;DHytOujmBQoUJJRPGN/YYNBr8xmjIzSJAts/n7gRGA0/K8ipjDLmu0qYwMBcrx4uq1zV4KLAtTMY&#10;8sNPSjf3oKfJyK6HO+aCqvQGSmIrQ7X6ggeI9hNoAYHyc7vyPeZ6Hk59aaoP/wAAAP//AwBQSwME&#10;FAAGAAgAAAAhAAk2GEjeAAAADAEAAA8AAABkcnMvZG93bnJldi54bWxMj8FOwzAQRO9I/IO1SNyo&#10;3ShKQxqnQiAu3BoQZ9dekqjxOrKdNvl73BPcdndGs2/qw2JHdkEfBkcSthsBDEk7M1An4evz/akE&#10;FqIio0ZHKGHFAIfm/q5WlXFXOuKljR1LIRQqJaGPcao4D7pHq8LGTUhJ+3HeqphW33Hj1TWF25Fn&#10;QhTcqoHSh15N+NqjPrezlfCxvnlVDNv5uIrVt0Hvvrn2Uj4+LC97YBGX+GeGG35ChyYxndxMJrBR&#10;QimK1CVKyLPdM7CbQ2R5mk7pVBY58Kbm/0s0vwAAAP//AwBQSwECLQAUAAYACAAAACEA5JnDwPsA&#10;AADhAQAAEwAAAAAAAAAAAAAAAAAAAAAAW0NvbnRlbnRfVHlwZXNdLnhtbFBLAQItABQABgAIAAAA&#10;IQA4/SH/1gAAAJQBAAALAAAAAAAAAAAAAAAAACwBAABfcmVscy8ucmVsc1BLAQItABQABgAIAAAA&#10;IQDT2vJebwMAAJwHAAAOAAAAAAAAAAAAAAAAACsCAABkcnMvZTJvRG9jLnhtbFBLAQItABQABgAI&#10;AAAAIQAJNhhI3gAAAAwBAAAPAAAAAAAAAAAAAAAAAMYFAABkcnMvZG93bnJldi54bWxQSwUGAAAA&#10;AAQABADzAAAA0QYAAAAA&#10;" filled="f" fillcolor="#b3cfff" stroked="f" strokecolor="#b3cfff" strokeweight="1.5pt">
                <v:fill color2="#3f80cd" focus="100%" type="gradient">
                  <o:fill v:ext="view" type="gradientUnscaled"/>
                </v:fill>
                <v:textbox inset=",0,,0">
                  <w:txbxContent>
                    <w:p w14:paraId="6294A1EA" w14:textId="77777777" w:rsidR="00196EF6" w:rsidRPr="00983E46" w:rsidRDefault="00196EF6" w:rsidP="009B78EA">
                      <w:pPr>
                        <w:pStyle w:val="Heading2"/>
                        <w:rPr>
                          <w:rFonts w:ascii="Ubuntu" w:hAnsi="Ubuntu"/>
                          <w:b/>
                          <w:color w:val="FFFFFF" w:themeColor="background1"/>
                          <w:sz w:val="32"/>
                          <w:szCs w:val="24"/>
                        </w:rPr>
                      </w:pPr>
                      <w:r w:rsidRPr="00983E46">
                        <w:rPr>
                          <w:rFonts w:ascii="Ubuntu" w:hAnsi="Ubuntu"/>
                          <w:b/>
                          <w:color w:val="FFFFFF" w:themeColor="background1"/>
                          <w:sz w:val="32"/>
                          <w:szCs w:val="24"/>
                        </w:rPr>
                        <w:t>In The Field</w:t>
                      </w:r>
                    </w:p>
                    <w:p w14:paraId="7B146752" w14:textId="77777777" w:rsidR="00196EF6" w:rsidRPr="00B3495E" w:rsidRDefault="00196EF6" w:rsidP="00A050F9">
                      <w:pPr>
                        <w:pStyle w:val="Heading1"/>
                        <w:rPr>
                          <w:rFonts w:ascii="Ubuntu" w:hAnsi="Ubuntu"/>
                          <w:color w:val="E37823"/>
                          <w:sz w:val="40"/>
                        </w:rPr>
                      </w:pPr>
                    </w:p>
                  </w:txbxContent>
                </v:textbox>
                <w10:wrap anchorx="page" anchory="page"/>
              </v:shape>
            </w:pict>
          </mc:Fallback>
        </mc:AlternateContent>
      </w:r>
      <w:r w:rsidR="00C26D47">
        <w:rPr>
          <w:noProof/>
        </w:rPr>
        <mc:AlternateContent>
          <mc:Choice Requires="wps">
            <w:drawing>
              <wp:anchor distT="0" distB="0" distL="114300" distR="114300" simplePos="0" relativeHeight="251640832" behindDoc="0" locked="0" layoutInCell="1" allowOverlap="1" wp14:anchorId="0D5D45BE" wp14:editId="470B43B7">
                <wp:simplePos x="0" y="0"/>
                <wp:positionH relativeFrom="page">
                  <wp:posOffset>4392295</wp:posOffset>
                </wp:positionH>
                <wp:positionV relativeFrom="page">
                  <wp:posOffset>2578100</wp:posOffset>
                </wp:positionV>
                <wp:extent cx="2856865" cy="6385560"/>
                <wp:effectExtent l="50800" t="25400" r="64135" b="91440"/>
                <wp:wrapThrough wrapText="bothSides">
                  <wp:wrapPolygon edited="0">
                    <wp:start x="3073" y="-86"/>
                    <wp:lineTo x="-384" y="-86"/>
                    <wp:lineTo x="-384" y="21136"/>
                    <wp:lineTo x="2112" y="21823"/>
                    <wp:lineTo x="19396" y="21823"/>
                    <wp:lineTo x="19588" y="21737"/>
                    <wp:lineTo x="21893" y="20621"/>
                    <wp:lineTo x="21893" y="945"/>
                    <wp:lineTo x="19396" y="-86"/>
                    <wp:lineTo x="18436" y="-86"/>
                    <wp:lineTo x="3073" y="-86"/>
                  </wp:wrapPolygon>
                </wp:wrapThrough>
                <wp:docPr id="9"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6865" cy="6385560"/>
                        </a:xfrm>
                        <a:prstGeom prst="roundRect">
                          <a:avLst>
                            <a:gd name="adj" fmla="val 16667"/>
                          </a:avLst>
                        </a:prstGeom>
                        <a:solidFill>
                          <a:srgbClr val="5C2770"/>
                        </a:solidFill>
                        <a:ln w="25400">
                          <a:solidFill>
                            <a:srgbClr val="3D1E5F"/>
                          </a:solidFill>
                          <a:round/>
                          <a:headEnd/>
                          <a:tailEnd/>
                        </a:ln>
                        <a:effectLst>
                          <a:outerShdw blurRad="40000" dist="23000" dir="5400000" rotWithShape="0">
                            <a:srgbClr val="000000"/>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26" style="position:absolute;margin-left:345.85pt;margin-top:203pt;width:224.95pt;height:502.8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f&#10;IhjEfAIAAPgEAAAOAAAAZHJzL2Uyb0RvYy54bWysVE1v2zAMvQ/YfxB0Xx2nsZMGdYoibYcB3Va0&#10;G3ZWJDnWJkseJcfpfv0o5mPpeht2MUSLenyPj9Ll1ba1bKMhGO8qnp+NONNOemXcuuJfv9y9m3EW&#10;onBKWO90xZ914FeLt28uh26ux77xVmlgCOLCfOgq3sTYzbMsyEa3Ipz5TjvcrD20ImII60yBGBC9&#10;tdl4NCqzwYPqwEsdAv692W3yBeHXtZbxc10HHZmtOHKL9AX6rtI3W1yK+RpE1xi5pyH+gUUrjMOi&#10;R6gbEQXrwbyCao0EH3wdz6RvM1/XRmrSgGry0V9qnhrRadKCzQndsU3h/8HKT5sHYEZV/IIzJ1q0&#10;6NH3TmnFHrF5wq2tZvk09WnowhzTn7oHSEpDd+/lj8CcXzaYpq8B/NBooZBdnvKzFwdSEPAoWw0f&#10;vcIyoo+eWratoU2A2Ay2JWeej87obWQSf45nRTkrC84k7pXns6IoybtMzA/HOwjxvfYtS4uKQ1KR&#10;JFANsbkPkfxRe5VCfeesbi26vRGW5WVZkkpE3Cfj6oBJer016s5YSwGsV0sLDI9WvFiOp9MDnXCa&#10;Zh0bkHwxGY2IxovNcIpxfpPfFnfUNmztKQYJoTFNzb11itZRGLtbI03rEidN477X6fuo4alRA1vZ&#10;Hh4FGowkkAZTJrVnfL4P8C4kehSBj99MbGjskgWvlFLeQemxBFr9ojoZn7zezczKq2f0HcHJXHws&#10;cNF4+MXZgBev4uFnL0BzZj84nJ2LfDJJN5WCSTEdYwCnO6vTHeEkQlVcRuBsFyzj7n73HZh1g7Vy&#10;EuL8NU5cbeJhNHe89nOK14tk7J+CdH9PY8r682AtfgMAAP//AwBQSwMEFAAGAAgAAAAhAILZ8Bzj&#10;AAAADQEAAA8AAABkcnMvZG93bnJldi54bWxMj8FOwzAQRO9I/IO1SNyoYxQZCHGqCugF1Kq0VSVu&#10;brwkgdiOYrdJ+Xq2J7jNaJ9mZ/LpaFt2xD403ikQkwQYutKbxlUKtpv5zT2wELUzuvUOFZwwwLS4&#10;vMh1Zvzg3vG4jhWjEBcyraCOscs4D2WNVoeJ79DR7dP3VkeyfcVNrwcKty2/TRLJrW4cfah1h081&#10;lt/rg1WwlDP/9boQc/OyOg1vP4vNx271rNT11Th7BBZxjH8wnOtTdSio094fnAmsVSAfxB2hCtJE&#10;0qgzIVIhge1JpYIUL3L+f0XxCwAA//8DAFBLAQItABQABgAIAAAAIQDkmcPA+wAAAOEBAAATAAAA&#10;AAAAAAAAAAAAAAAAAABbQ29udGVudF9UeXBlc10ueG1sUEsBAi0AFAAGAAgAAAAhADj9If/WAAAA&#10;lAEAAAsAAAAAAAAAAAAAAAAALAEAAF9yZWxzLy5yZWxzUEsBAi0AFAAGAAgAAAAhAF8iGMR8AgAA&#10;+AQAAA4AAAAAAAAAAAAAAAAAKwIAAGRycy9lMm9Eb2MueG1sUEsBAi0AFAAGAAgAAAAhAILZ8Bzj&#10;AAAADQEAAA8AAAAAAAAAAAAAAAAA0wQAAGRycy9kb3ducmV2LnhtbFBLBQYAAAAABAAEAPMAAADj&#10;BQAAAAA=&#10;" fillcolor="#5c2770" strokecolor="#3d1e5f" strokeweight="2pt">
                <v:shadow on="t" opacity="1" mv:blur="40000f" origin=",.5" offset="0,23000emu"/>
                <w10:wrap type="through" anchorx="page" anchory="page"/>
              </v:roundrect>
            </w:pict>
          </mc:Fallback>
        </mc:AlternateContent>
      </w:r>
      <w:r w:rsidR="00377421">
        <w:rPr>
          <w:noProof/>
        </w:rPr>
        <mc:AlternateContent>
          <mc:Choice Requires="wps">
            <w:drawing>
              <wp:anchor distT="0" distB="0" distL="114300" distR="114300" simplePos="0" relativeHeight="251664384" behindDoc="0" locked="0" layoutInCell="1" allowOverlap="1" wp14:anchorId="4E66BC0A" wp14:editId="321E1A34">
                <wp:simplePos x="0" y="0"/>
                <wp:positionH relativeFrom="page">
                  <wp:posOffset>1236980</wp:posOffset>
                </wp:positionH>
                <wp:positionV relativeFrom="page">
                  <wp:posOffset>9207500</wp:posOffset>
                </wp:positionV>
                <wp:extent cx="6726555" cy="462280"/>
                <wp:effectExtent l="0" t="0" r="0" b="20320"/>
                <wp:wrapThrough wrapText="bothSides">
                  <wp:wrapPolygon edited="0">
                    <wp:start x="82" y="0"/>
                    <wp:lineTo x="82" y="21363"/>
                    <wp:lineTo x="21451" y="21363"/>
                    <wp:lineTo x="21451" y="0"/>
                    <wp:lineTo x="82" y="0"/>
                  </wp:wrapPolygon>
                </wp:wrapThrough>
                <wp:docPr id="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6555" cy="46228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547062A7" w14:textId="77777777" w:rsidR="009C3810" w:rsidRDefault="009C3810" w:rsidP="009C3810">
                            <w:pPr>
                              <w:widowControl w:val="0"/>
                              <w:autoSpaceDE w:val="0"/>
                              <w:autoSpaceDN w:val="0"/>
                              <w:adjustRightInd w:val="0"/>
                              <w:rPr>
                                <w:rFonts w:ascii="Ubuntu" w:hAnsi="Ubuntu" w:cs="Ubuntu"/>
                                <w:color w:val="221E1F"/>
                                <w:sz w:val="16"/>
                                <w:szCs w:val="16"/>
                              </w:rPr>
                            </w:pPr>
                            <w:proofErr w:type="spellStart"/>
                            <w:r>
                              <w:rPr>
                                <w:rFonts w:ascii="Ubuntu" w:hAnsi="Ubuntu" w:cs="Ubuntu"/>
                                <w:b/>
                                <w:bCs/>
                                <w:color w:val="221E1F"/>
                                <w:sz w:val="20"/>
                                <w:szCs w:val="20"/>
                              </w:rPr>
                              <w:t>Shantae</w:t>
                            </w:r>
                            <w:proofErr w:type="spellEnd"/>
                            <w:r>
                              <w:rPr>
                                <w:rFonts w:ascii="Ubuntu" w:hAnsi="Ubuntu" w:cs="Ubuntu"/>
                                <w:b/>
                                <w:bCs/>
                                <w:color w:val="221E1F"/>
                                <w:sz w:val="20"/>
                                <w:szCs w:val="20"/>
                              </w:rPr>
                              <w:t xml:space="preserve"> Polk: </w:t>
                            </w:r>
                            <w:r>
                              <w:rPr>
                                <w:rFonts w:ascii="Ubuntu" w:hAnsi="Ubuntu" w:cs="Ubuntu"/>
                                <w:color w:val="221E1F"/>
                                <w:sz w:val="16"/>
                                <w:szCs w:val="16"/>
                              </w:rPr>
                              <w:t xml:space="preserve">Global Program Manager - E-mail: spolk@specialolympics.org </w:t>
                            </w:r>
                          </w:p>
                          <w:p w14:paraId="1B7BF11C" w14:textId="7685951B" w:rsidR="00196EF6" w:rsidRPr="009A5D3E" w:rsidRDefault="009C3810" w:rsidP="009C3810">
                            <w:pPr>
                              <w:widowControl w:val="0"/>
                              <w:autoSpaceDE w:val="0"/>
                              <w:autoSpaceDN w:val="0"/>
                              <w:adjustRightInd w:val="0"/>
                              <w:textAlignment w:val="center"/>
                              <w:rPr>
                                <w:rFonts w:ascii="Ubuntu" w:hAnsi="Ubuntu" w:cs="Ubuntu"/>
                                <w:color w:val="000000"/>
                                <w:sz w:val="16"/>
                                <w:szCs w:val="16"/>
                              </w:rPr>
                            </w:pPr>
                            <w:r>
                              <w:rPr>
                                <w:rFonts w:ascii="Ubuntu" w:hAnsi="Ubuntu" w:cs="Ubuntu"/>
                                <w:b/>
                                <w:bCs/>
                                <w:color w:val="221E1F"/>
                                <w:sz w:val="20"/>
                                <w:szCs w:val="20"/>
                              </w:rPr>
                              <w:t xml:space="preserve">Dr. Steve Perlman: </w:t>
                            </w:r>
                            <w:r>
                              <w:rPr>
                                <w:rFonts w:ascii="Ubuntu" w:hAnsi="Ubuntu" w:cs="Ubuntu"/>
                                <w:color w:val="221E1F"/>
                                <w:sz w:val="16"/>
                                <w:szCs w:val="16"/>
                              </w:rPr>
                              <w:t>Founder &amp; Global Clinical Advisor - E-mail: sperlman@bu.edu</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97.4pt;margin-top:725pt;width:529.65pt;height:36.4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m&#10;hUlr9QIAAD0GAAAOAAAAZHJzL2Uyb0RvYy54bWysVEuPmzAQvlfqf7B8Z4EssICWVBsSqkrbh7Rb&#10;9eyAAatgU9sJ2Vb97x0bkk22l6otB2SPZ76Z+eZx++bQd2hPpWKCZ9i/8jCivBQV402GPz8WToyR&#10;0oRXpBOcZviJKvxm+frV7TikdCFa0VVUIgDhKh2HDLdaD6nrqrKlPVFXYqAcHmshe6LhKhu3kmQE&#10;9L5zF54XuaOQ1SBFSZUC6Xp6xEuLX9e01B/rWlGNugxDbNr+pf1vzd9d3pK0kWRoWTmHQf4iip4w&#10;Dk5PUGuiCdpJ9htUz0oplKj1VSl6V9Q1K6nNAbLxvRfZPLRkoDYXIEcNJ5rU/4MtP+w/ScSqDEcY&#10;cdJDiR7pQaOVOCA/9H1D0DioFPQeBtDUB3iBQttk1XAvyq8KcZG3hDf0TkoxtpRUEKC1dM9MJxxl&#10;QLbje1GBJ7LTwgIdatkb9oAPBOhQqKdTcUw0JQijm0UUhiFGJbwF0WIR2+q5JD1aD1Lpt1T0yBwy&#10;LKH4Fp3s75WGPED1qGKccVGwrrMN0PELAShOEvANpubNRGHr+SPxkk28iQMnWEQbJ/Cqyrkr8sCJ&#10;Cv8mXF+v83zt/zR+/SBtWVVRbtwce8sP/qx2c5dPXXHeXZVFk0J/Ybq1DWKYMiE2ao61UWgQUIJJ&#10;rGSzzTuJ9gRGYHWdF0Vhigo5Nmoym7R9z3wW6cLkuoi9fH1mYi1nVx3jCCqf4TCYzGdkSWycxs0F&#10;DdYvcPmCUn8ReKtF4hRRfOMEdRA6yY0XO56frJLIC5JgXVxSes84/XdK0Qh9mnjhnLXo2Bw1SS8o&#10;uGBNnav1TMP66lif4fhEAEnNDGx4ZXtLE9ZN5zMuTPzPXACjx06zE2OGZBoXfdge7HT60XESt6J6&#10;ghmCDjAVNrsXDq2Q3zEaYY9lWH3bEUkx6t5xaILEDwKz+OwFDvJcuj1KCS8BIsMaQznNMdfTktwN&#10;kjUteJgmnos7mNma2XEywz1FA6mYC+wom9S8T80SPL9breetv/wFAAD//wMAUEsDBBQABgAIAAAA&#10;IQC0pzww4QAAAA4BAAAPAAAAZHJzL2Rvd25yZXYueG1sTI/NTsMwEITvSLyDtUhcEHXqJqiEOBUg&#10;5QZSf3iATWySUP9EsZuGt2d7KrcZ7Wj2m2IzW8MmPYbeOwnLRQJMu8ar3rUSvg7V4xpYiOgUGu+0&#10;hF8dYFPe3hSYK392Oz3tY8uoxIUcJXQxDjnnoem0xbDwg3Z0+/ajxUh2bLka8Uzl1nCRJE/cYu/o&#10;Q4eDfu90c9yfrIQqrFaHD4Gfb1tT1Q9H0U4/u62U93fz6wuwqOd4DcMFn9ChJKban5wKzJB/Tgk9&#10;kkizhFZdIiJLl8BqUpkQa+Blwf/PKP8AAAD//wMAUEsBAi0AFAAGAAgAAAAhAOSZw8D7AAAA4QEA&#10;ABMAAAAAAAAAAAAAAAAAAAAAAFtDb250ZW50X1R5cGVzXS54bWxQSwECLQAUAAYACAAAACEAOP0h&#10;/9YAAACUAQAACwAAAAAAAAAAAAAAAAAsAQAAX3JlbHMvLnJlbHNQSwECLQAUAAYACAAAACEApoVJ&#10;a/UCAAA9BgAADgAAAAAAAAAAAAAAAAArAgAAZHJzL2Uyb0RvYy54bWxQSwECLQAUAAYACAAAACEA&#10;tKc8MOEAAAAOAQAADwAAAAAAAAAAAAAAAABMBQAAZHJzL2Rvd25yZXYueG1sUEsFBgAAAAAEAAQA&#10;8wAAAFoGAAAAAA==&#10;" filled="f" fillcolor="#b3cfff" stroked="f" strokecolor="#b3cfff" strokeweight="1.5pt">
                <v:fill color2="#3f80cd" focus="100%" type="gradient">
                  <o:fill v:ext="view" type="gradientUnscaled"/>
                </v:fill>
                <v:textbox inset=",0,,0">
                  <w:txbxContent>
                    <w:p w14:paraId="547062A7" w14:textId="77777777" w:rsidR="009C3810" w:rsidRDefault="009C3810" w:rsidP="009C3810">
                      <w:pPr>
                        <w:widowControl w:val="0"/>
                        <w:autoSpaceDE w:val="0"/>
                        <w:autoSpaceDN w:val="0"/>
                        <w:adjustRightInd w:val="0"/>
                        <w:rPr>
                          <w:rFonts w:ascii="Ubuntu" w:hAnsi="Ubuntu" w:cs="Ubuntu"/>
                          <w:color w:val="221E1F"/>
                          <w:sz w:val="16"/>
                          <w:szCs w:val="16"/>
                        </w:rPr>
                      </w:pPr>
                      <w:proofErr w:type="spellStart"/>
                      <w:r>
                        <w:rPr>
                          <w:rFonts w:ascii="Ubuntu" w:hAnsi="Ubuntu" w:cs="Ubuntu"/>
                          <w:b/>
                          <w:bCs/>
                          <w:color w:val="221E1F"/>
                          <w:sz w:val="20"/>
                          <w:szCs w:val="20"/>
                        </w:rPr>
                        <w:t>Shantae</w:t>
                      </w:r>
                      <w:proofErr w:type="spellEnd"/>
                      <w:r>
                        <w:rPr>
                          <w:rFonts w:ascii="Ubuntu" w:hAnsi="Ubuntu" w:cs="Ubuntu"/>
                          <w:b/>
                          <w:bCs/>
                          <w:color w:val="221E1F"/>
                          <w:sz w:val="20"/>
                          <w:szCs w:val="20"/>
                        </w:rPr>
                        <w:t xml:space="preserve"> Polk: </w:t>
                      </w:r>
                      <w:r>
                        <w:rPr>
                          <w:rFonts w:ascii="Ubuntu" w:hAnsi="Ubuntu" w:cs="Ubuntu"/>
                          <w:color w:val="221E1F"/>
                          <w:sz w:val="16"/>
                          <w:szCs w:val="16"/>
                        </w:rPr>
                        <w:t xml:space="preserve">Global Program Manager - E-mail: spolk@specialolympics.org </w:t>
                      </w:r>
                    </w:p>
                    <w:p w14:paraId="1B7BF11C" w14:textId="7685951B" w:rsidR="00196EF6" w:rsidRPr="009A5D3E" w:rsidRDefault="009C3810" w:rsidP="009C3810">
                      <w:pPr>
                        <w:widowControl w:val="0"/>
                        <w:autoSpaceDE w:val="0"/>
                        <w:autoSpaceDN w:val="0"/>
                        <w:adjustRightInd w:val="0"/>
                        <w:textAlignment w:val="center"/>
                        <w:rPr>
                          <w:rFonts w:ascii="Ubuntu" w:hAnsi="Ubuntu" w:cs="Ubuntu"/>
                          <w:color w:val="000000"/>
                          <w:sz w:val="16"/>
                          <w:szCs w:val="16"/>
                        </w:rPr>
                      </w:pPr>
                      <w:r>
                        <w:rPr>
                          <w:rFonts w:ascii="Ubuntu" w:hAnsi="Ubuntu" w:cs="Ubuntu"/>
                          <w:b/>
                          <w:bCs/>
                          <w:color w:val="221E1F"/>
                          <w:sz w:val="20"/>
                          <w:szCs w:val="20"/>
                        </w:rPr>
                        <w:t xml:space="preserve">Dr. Steve Perlman: </w:t>
                      </w:r>
                      <w:r>
                        <w:rPr>
                          <w:rFonts w:ascii="Ubuntu" w:hAnsi="Ubuntu" w:cs="Ubuntu"/>
                          <w:color w:val="221E1F"/>
                          <w:sz w:val="16"/>
                          <w:szCs w:val="16"/>
                        </w:rPr>
                        <w:t>Founder &amp; Global Clinical Advisor - E-mail: sperlman@bu.edu</w:t>
                      </w:r>
                    </w:p>
                  </w:txbxContent>
                </v:textbox>
                <w10:wrap type="through" anchorx="page" anchory="page"/>
              </v:shape>
            </w:pict>
          </mc:Fallback>
        </mc:AlternateContent>
      </w:r>
      <w:r w:rsidR="00F7278D" w:rsidRPr="00F7278D">
        <w:rPr>
          <w:noProof/>
        </w:rPr>
        <w:t xml:space="preserve"> </w:t>
      </w:r>
      <w:bookmarkStart w:id="3" w:name="_GoBack"/>
      <w:bookmarkEnd w:id="3"/>
    </w:p>
    <w:bookmarkEnd w:id="0"/>
    <w:bookmarkEnd w:id="1"/>
    <w:bookmarkEnd w:id="2"/>
    <w:p w14:paraId="08BD440D" w14:textId="77777777" w:rsidR="00DB089A" w:rsidRDefault="00DB089A" w:rsidP="00A050F9"/>
    <w:sectPr w:rsidR="00DB089A" w:rsidSect="00A050F9">
      <w:headerReference w:type="first" r:id="rId15"/>
      <w:footerReference w:type="first" r:id="rId16"/>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C618A25" w14:textId="77777777" w:rsidR="00EC6D5F" w:rsidRDefault="00EC6D5F">
      <w:r>
        <w:separator/>
      </w:r>
    </w:p>
  </w:endnote>
  <w:endnote w:type="continuationSeparator" w:id="0">
    <w:p w14:paraId="09B50F71" w14:textId="77777777" w:rsidR="00EC6D5F" w:rsidRDefault="00EC6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Cooper Black">
    <w:panose1 w:val="0208090404030B020404"/>
    <w:charset w:val="00"/>
    <w:family w:val="auto"/>
    <w:pitch w:val="variable"/>
    <w:sig w:usb0="00000003" w:usb1="00000000" w:usb2="00000000" w:usb3="00000000" w:csb0="00000001" w:csb1="00000000"/>
  </w:font>
  <w:font w:name="ヒラギノ丸ゴ Pro W4">
    <w:charset w:val="4E"/>
    <w:family w:val="auto"/>
    <w:pitch w:val="variable"/>
    <w:sig w:usb0="E00002FF" w:usb1="7AC7FFFF" w:usb2="00000012" w:usb3="00000000" w:csb0="0002000D" w:csb1="00000000"/>
  </w:font>
  <w:font w:name="Ubuntu Light">
    <w:panose1 w:val="020B0304030602030204"/>
    <w:charset w:val="00"/>
    <w:family w:val="auto"/>
    <w:pitch w:val="variable"/>
    <w:sig w:usb0="E00002FF" w:usb1="5000205B" w:usb2="00000000" w:usb3="00000000" w:csb0="0000009F" w:csb1="00000000"/>
  </w:font>
  <w:font w:name="ヒラギノ角ゴ Pro W3">
    <w:charset w:val="4E"/>
    <w:family w:val="auto"/>
    <w:pitch w:val="variable"/>
    <w:sig w:usb0="E00002FF" w:usb1="7AC7FFFF" w:usb2="00000012" w:usb3="00000000" w:csb0="0002000D" w:csb1="00000000"/>
  </w:font>
  <w:font w:name="Arial">
    <w:panose1 w:val="020B0604020202020204"/>
    <w:charset w:val="00"/>
    <w:family w:val="auto"/>
    <w:pitch w:val="variable"/>
    <w:sig w:usb0="00002A87" w:usb1="80000000" w:usb2="00000008" w:usb3="00000000" w:csb0="000001FF" w:csb1="00000000"/>
  </w:font>
  <w:font w:name="BellGothicStd-Bold">
    <w:altName w:val="Bell Gothic Std Bold"/>
    <w:panose1 w:val="00000000000000000000"/>
    <w:charset w:val="4D"/>
    <w:family w:val="auto"/>
    <w:notTrueType/>
    <w:pitch w:val="default"/>
    <w:sig w:usb0="00000003" w:usb1="00000000" w:usb2="00000000" w:usb3="00000000" w:csb0="00000001" w:csb1="00000000"/>
  </w:font>
  <w:font w:name="Times-Roman">
    <w:panose1 w:val="00000000000000000000"/>
    <w:charset w:val="EE"/>
    <w:family w:val="auto"/>
    <w:notTrueType/>
    <w:pitch w:val="default"/>
    <w:sig w:usb0="00000005" w:usb1="00000000" w:usb2="00000000" w:usb3="00000000" w:csb0="00000002" w:csb1="00000000"/>
  </w:font>
  <w:font w:name="Ubuntu">
    <w:altName w:val="Ubuntu"/>
    <w:panose1 w:val="020B0504030602030204"/>
    <w:charset w:val="00"/>
    <w:family w:val="auto"/>
    <w:pitch w:val="variable"/>
    <w:sig w:usb0="E00002FF" w:usb1="5000205B" w:usb2="00000000" w:usb3="00000000" w:csb0="0000009F" w:csb1="00000000"/>
  </w:font>
  <w:font w:name="Ubuntu-Light">
    <w:altName w:val="Ubuntu Light"/>
    <w:panose1 w:val="00000000000000000000"/>
    <w:charset w:val="4D"/>
    <w:family w:val="auto"/>
    <w:notTrueType/>
    <w:pitch w:val="default"/>
    <w:sig w:usb0="00000003" w:usb1="00000000" w:usb2="00000000" w:usb3="00000000" w:csb0="00000001" w:csb1="00000000"/>
  </w:font>
  <w:font w:name="Ubuntu-Bold">
    <w:altName w:val="Ubuntu"/>
    <w:panose1 w:val="00000000000000000000"/>
    <w:charset w:val="4D"/>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144FD7" w14:textId="77777777" w:rsidR="00196EF6" w:rsidRDefault="00196EF6">
    <w:pPr>
      <w:pStyle w:val="Footer"/>
    </w:pPr>
    <w:r>
      <w:rPr>
        <w:noProof/>
      </w:rPr>
      <mc:AlternateContent>
        <mc:Choice Requires="wps">
          <w:drawing>
            <wp:anchor distT="0" distB="0" distL="114300" distR="114300" simplePos="0" relativeHeight="251658240" behindDoc="0" locked="0" layoutInCell="1" allowOverlap="1" wp14:anchorId="02FFC22A" wp14:editId="28C8645B">
              <wp:simplePos x="0" y="0"/>
              <wp:positionH relativeFrom="page">
                <wp:posOffset>3557270</wp:posOffset>
              </wp:positionH>
              <wp:positionV relativeFrom="page">
                <wp:posOffset>9683750</wp:posOffset>
              </wp:positionV>
              <wp:extent cx="657225" cy="271780"/>
              <wp:effectExtent l="0" t="0" r="0" b="7620"/>
              <wp:wrapTight wrapText="bothSides">
                <wp:wrapPolygon edited="0">
                  <wp:start x="835" y="0"/>
                  <wp:lineTo x="835" y="20187"/>
                  <wp:lineTo x="20035" y="20187"/>
                  <wp:lineTo x="20035" y="0"/>
                  <wp:lineTo x="835" y="0"/>
                </wp:wrapPolygon>
              </wp:wrapTight>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5B7C794A" w14:textId="77777777" w:rsidR="00196EF6" w:rsidRDefault="00196EF6" w:rsidP="00A050F9">
                          <w:pPr>
                            <w:pStyle w:val="Page"/>
                          </w:pPr>
                          <w:r>
                            <w:fldChar w:fldCharType="begin"/>
                          </w:r>
                          <w:r>
                            <w:instrText xml:space="preserve"> PAGE  \* MERGEFORMAT </w:instrText>
                          </w:r>
                          <w:r>
                            <w:fldChar w:fldCharType="separate"/>
                          </w:r>
                          <w:r w:rsidR="00377421">
                            <w:rPr>
                              <w:noProof/>
                            </w:rPr>
                            <w:t>2</w:t>
                          </w:r>
                          <w:r>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43" type="#_x0000_t202" style="position:absolute;margin-left:280.1pt;margin-top:762.5pt;width:51.75pt;height:2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SKBe+QIAAFgGAAAOAAAAZHJzL2Uyb0RvYy54bWysVduOmzAQfa/Uf7D8znIpIQEtWRESqkrbi7Tb&#10;D3DABKtgU9sJ2Vb9945Nrrt9WLXNA7LH9sw5c2Ymt3f7rkU7KhUTPMX+jYcR5aWoGN+k+Otj4cww&#10;UprwirSC0xQ/UYXv5m/f3A59QgPRiLaiEoETrpKhT3GjdZ+4riob2hF1I3rK4bAWsiMatnLjVpIM&#10;4L1r3cDzIncQsuqlKKlSYF2Oh3hu/dc1LfXnulZUozbFgE3br7Tftfm681uSbCTpG1YeYJC/QNER&#10;xiHoydWSaIK2kr1w1bFSCiVqfVOKzhV1zUpqOQAb33vG5qEhPbVcIDmqP6VJ/T+35afdF4lYleJ3&#10;GHHSgUSPdK/RQuxRZLIz9CqBSw89XNN7MIPKlqnq70X5TSEu8obwDc2kFENDSQXofPPSvXg6+lHG&#10;yXr4KCoIQ7ZaWEf7WnYmdZAMBN5BpaeTMgZKCcZoMg2CCUYlHAVTfzqzyrkkOT7updLvqeiQWaRY&#10;gvDWOdndK23AkOR4xcTiomBta8Vv+ZUBLo4WCA1PzZkBYbX8GXvxaraahU4YRCsn9KrKyYo8dKLC&#10;n06W75Z5vvR/mbh+mDSsqig3YY515Yev0+1Q4WNFnCpLiZZVxp2BpORmnbcS7QjUdWF/NuVwcr7m&#10;XsOwSQAuzyj5QegtgtgpotnUCetw4sRTb+Z4fryIIy+Mw2VxTemecfrvlNCQ4ngCmlo6Z9DPuHn2&#10;95IbSTqmYXK0rEvx7HSJJKYCV7yy0mrC2nF9kQoD/8+pyKHIsukkdqJs4juhD1nIMi9wlkXmZV5Y&#10;5HG4MKnoTF4HmBk9TBzTLdAVRUs2h6SY49cJ3ZHyapz5vmvlHmUdm8iW3xGvLUjbV6aVxqbS+/Ue&#10;2JpmW4vqCTpMCugAaCMYy7BohPyBkYGbYvV9SyTFqP3AoUtjPwzNTLQbWMhL6/poJbwEFynWGI3L&#10;XI/zc9tLtmkgwjgPuMigo2tmu+2MBqCbDYwvS+Iwas18vNzbW+c/hPlvAAAA//8DAFBLAwQUAAYA&#10;CAAAACEAORQpTuIAAAANAQAADwAAAGRycy9kb3ducmV2LnhtbEyPzU7DMBCE70i8g7VI3KhNUJwq&#10;jVNFSDkggVQK4uzEbhLVP0nstoGnZ3uC4858mp0ptos15KznMHgn4HHFgGjXejW4TsDnR/2wBhKi&#10;dEoa77SAbx1gW97eFDJX/uLe9XkfO4IhLuRSQB/jmFMa2l5bGVZ+1A69g5+tjHjOHVWzvGC4NTRh&#10;jFMrB4cfejnq5163x/3JCnjbNdPPCwvWVLGus2o3vR6+JiHu75ZqAyTqJf7BcK2P1aHETo0/ORWI&#10;EZByliCKRpqkuAoRzp8yIM1V4tkaaFnQ/yvKXwAAAP//AwBQSwECLQAUAAYACAAAACEA5JnDwPsA&#10;AADhAQAAEwAAAAAAAAAAAAAAAAAAAAAAW0NvbnRlbnRfVHlwZXNdLnhtbFBLAQItABQABgAIAAAA&#10;IQA4/SH/1gAAAJQBAAALAAAAAAAAAAAAAAAAACwBAABfcmVscy8ucmVsc1BLAQItABQABgAIAAAA&#10;IQCTSKBe+QIAAFgGAAAOAAAAAAAAAAAAAAAAACsCAABkcnMvZTJvRG9jLnhtbFBLAQItABQABgAI&#10;AAAAIQA5FClO4gAAAA0BAAAPAAAAAAAAAAAAAAAAAFAFAABkcnMvZG93bnJldi54bWxQSwUGAAAA&#10;AAQABADzAAAAXwYAAAAA&#10;" mv:complextextbox="1" filled="f" stroked="f">
              <v:textbox inset=",0,,0">
                <w:txbxContent>
                  <w:p w14:paraId="5B7C794A" w14:textId="77777777" w:rsidR="00196EF6" w:rsidRDefault="00196EF6" w:rsidP="00A050F9">
                    <w:pPr>
                      <w:pStyle w:val="Page"/>
                    </w:pPr>
                    <w:r>
                      <w:fldChar w:fldCharType="begin"/>
                    </w:r>
                    <w:r>
                      <w:instrText xml:space="preserve"> PAGE  \* MERGEFORMAT </w:instrText>
                    </w:r>
                    <w:r>
                      <w:fldChar w:fldCharType="separate"/>
                    </w:r>
                    <w:r w:rsidR="00377421">
                      <w:rPr>
                        <w:noProof/>
                      </w:rPr>
                      <w:t>2</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3B14FB" w14:textId="77777777" w:rsidR="00196EF6" w:rsidRDefault="00196EF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B7D7A53" w14:textId="77777777" w:rsidR="00EC6D5F" w:rsidRDefault="00EC6D5F">
      <w:r>
        <w:separator/>
      </w:r>
    </w:p>
  </w:footnote>
  <w:footnote w:type="continuationSeparator" w:id="0">
    <w:p w14:paraId="6CBEF6C7" w14:textId="77777777" w:rsidR="00EC6D5F" w:rsidRDefault="00EC6D5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D778B1" w14:textId="77777777" w:rsidR="00196EF6" w:rsidRDefault="00196EF6">
    <w:pPr>
      <w:pStyle w:val="Header"/>
    </w:pPr>
    <w:r>
      <w:rPr>
        <w:noProof/>
      </w:rPr>
      <mc:AlternateContent>
        <mc:Choice Requires="wps">
          <w:drawing>
            <wp:anchor distT="0" distB="0" distL="114300" distR="114300" simplePos="0" relativeHeight="251657216" behindDoc="0" locked="0" layoutInCell="0" allowOverlap="1" wp14:anchorId="75E85611" wp14:editId="6D3AC761">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6pt;margin-top:36pt;width:540pt;height:10in;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V&#10;HQWLVAMAAB0HAAAOAAAAZHJzL2Uyb0RvYy54bWysVcGO2zYQvRfIPxC8ayXZsi0bqw28slUUSJsg&#10;m6JnWqQkIhSpkvTK26L/3iEpO9q0hyDIReAMh8M3b56G928vvUDPTBuuZIHTuwQjJmtFuWwL/Pun&#10;KsoxMpZISoSSrMAvzOC3D29+uh+HHVuoTgnKNIIk0uzGocCdtcMujk3dsZ6YOzUwCZuN0j2xYOo2&#10;ppqMkL0X8SJJ1vGoNB20qpkx4D2ETfzg8zcNq+37pjHMIlFgwGb9V/vvyX3jh3uyazUZOl5PMMh3&#10;oOgJl3DpLdWBWILOmv8nVc9rrYxq7F2t+lg1Da+ZrwGqSZOvqnnqyMB8LUCOGW40mR+Xtv7t+YNG&#10;nBY4w0iSHlr0EUgjshUMZY6ecTA7iHoaPmhXoBneqfqzQVKVHUSxvdZq7BihACp18fGrA84wcBSd&#10;xl8VhezkbJVn6tLo3iUEDtDFN+Tl1hB2sagG5zpf5UkCfathb5tmmTPcHWR3PT5oY39mqkduUWAN&#10;4H168vzO2BB6DXG3SVVxIcBPdkKiETAvNpDTV6YEp27XG7o9lUKjZwLCSfNllu99kDj3UMfkBjQB&#10;DyQ79yC04L9CNCGHh2vmyXtuQfSC9wV25V1zOBaPknpwlnAR1lCrkA4S83IOVYF1sbD0fiDLS+3v&#10;bbI95sc8i7LF+hhlCaXRviqzaF2lm9VheSjLQ/qPKyPNdh2nlElX7lX2afZtspp+wCDYufA9eUgr&#10;+we3ndeua6iD2JoJa2vQoEApE+Nzkh+XZVVVU3dbE46F6DSQ5FwTp4HoZZUn5WF2BLi6XSW4RCDQ&#10;Aq+cam66gX99anL8mgbfJmDV3eL0FyjdV6tkky3zaLNZLaNsyZLoMa/KaF+m6/Xm+Fg+Hr+i9Ojb&#10;ZH4Mq7eeO1TqDLJ56uiITuKsPxL4aZc5cIMR5U77C1epM2C+XYtGRLQwmGur8f925hWfnqfQGiKG&#10;jgSW19l2u51Inkv6Bicwd1Wns276msj4wi106KpcPyjcbAgz5qToC8wJkI+Th3tTYNEp/RdGI8zn&#10;Aps/z0QzjMQvEhTkpwEM9Lmh58ZpbhBZQ6oCWwyacMvShkfgPGjednBT6oUq1R7mU8P95HCzK6AC&#10;/M6AGewrmd4LN+Tnto/68qo9/AsAAP//AwBQSwMEFAAGAAgAAAAhAB06c5raAAAACwEAAA8AAABk&#10;cnMvZG93bnJldi54bWxMT01rwzAMvQ/2H4wGva1OSruNLE4phdLLYKzdZTc31pyQWA6226b/fgoM&#10;tpOe9MT7KNej68UFQ2w9KcjnGQik2puWrILP4+7xBURMmozuPaGCG0ZYV/d3pS6Mv9IHXg7JChah&#10;WGgFTUpDIWWsG3Q6zv2AxNy3D04nXoOVJugri7teLrLsSTrdEjs0esBtg3V3ODsFz9s4HHfWurdu&#10;Gbp6n8mvdHtXavYwbl5BJBzT3zNM8Tk6VJzp5M9kouhZY8FV0u+c+Hw1XU6MVjkjWZXyf4fqBwAA&#10;//8DAFBLAQItABQABgAIAAAAIQDkmcPA+wAAAOEBAAATAAAAAAAAAAAAAAAAAAAAAABbQ29udGVu&#10;dF9UeXBlc10ueG1sUEsBAi0AFAAGAAgAAAAhADj9If/WAAAAlAEAAAsAAAAAAAAAAAAAAAAALAEA&#10;AF9yZWxzLy5yZWxzUEsBAi0AFAAGAAgAAAAhABUdBYtUAwAAHQcAAA4AAAAAAAAAAAAAAAAAKwIA&#10;AGRycy9lMm9Eb2MueG1sUEsBAi0AFAAGAAgAAAAhAB06c5raAAAACwEAAA8AAAAAAAAAAAAAAAAA&#10;qwUAAGRycy9kb3ducmV2LnhtbFBLBQYAAAAABAAEAPMAAACyBg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A14C4" w14:textId="77777777" w:rsidR="00196EF6" w:rsidRDefault="00196EF6">
    <w:pPr>
      <w:pStyle w:val="Header"/>
    </w:pPr>
    <w:r>
      <w:rPr>
        <w:noProof/>
      </w:rPr>
      <mc:AlternateContent>
        <mc:Choice Requires="wps">
          <w:drawing>
            <wp:anchor distT="0" distB="0" distL="114300" distR="114300" simplePos="0" relativeHeight="251656192" behindDoc="0" locked="0" layoutInCell="0" allowOverlap="1" wp14:anchorId="2ABEB926" wp14:editId="71D1B939">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2EA67F"/>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36pt;margin-top:36pt;width:540pt;height:10in;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vDVcPwMAAOcGAAAOAAAAZHJzL2Uyb0RvYy54bWysVVGP2ygQfq/U/4B499pOnMSJ1ltlnbiq1F5X&#10;3Z7umRhso2JwgayzPd1/vwGcNNu7h6rqi8XAMPPNNx/j2zenXqAnpg1XssDpTYIRk7WiXLYF/vNz&#10;FeUYGUskJUJJVuBnZvCbu9evbsdhw2aqU4IyjSCINJtxKHBn7bCJY1N3rCfmRg1MwmGjdE8smLqN&#10;qSYjRO9FPEuSZTwqTQetamYM7O7CIb7z8ZuG1fZj0xhmkSgwYLP+q/334L7x3S3ZtJoMHa8nGOQX&#10;UPSES0h6CbUjlqCj5v8J1fNaK6Mae1OrPlZNw2vma4Bq0uSHah47MjBfC5BjhgtN5veFrf94etCI&#10;0wLPMJKkhxZ9AtKIbAVDqaNnHMwGvB6HB+0KNMN7VX8xSKqyAy+21VqNHSMUQHn/+MUFZxi4ig7j&#10;B0UhOjla5Zk6Nbp3AYEDdPINeb40hJ0sqmFzmS/yJIG+1XC2TrPMGYApJpvz9UEb+5apHrlFgTWA&#10;9+HJ03tjg+vZxWWTquJC+K4LiUbAPFtBTF+ZEpy6U2/o9lAKjZ4ICGe23y5X1ZTYXLv13IJ8Be8L&#10;7IAGdGTj+NhL6tNYwkVYA2ohXXDmhRnwgXWysPT7ULYXzd/rZL3P93kWZbPlPsoSSqNtVWbRskpX&#10;i918V5a79B+HOs02HaeUSQf8LOA0+zmBTE8pSO9awp4GpJX9i9vOq9C1xkFszYS1NWhQ0POJu2u6&#10;7udlVZ3pak24FrzTQJLbMtdX5lWelLuJYXcFuLqkElwikFqBF67/FwXAq53aFb+kwd8GVl0Wp6RA&#10;6bZaJKtsnker1WIeZXOWRPd5VUbbMl0uV/v78n7/A6V73ybze1i99NyhUkeQzWNHR3QQR/2JwPOb&#10;58ANRpQ7Fc9cpc6ASXUuGhHRwoitrcb/25kXfHqeQmuIGDoSdLzM1uv1WcaBfs/VBU5g7qxOZ130&#10;NZHxnVvo0Fm5/sm7Vx6mxUHRZ3jxIB8nD/d3gEWn9DeMRpi0BTZfj0QzjMQ7CQry7xpG87Whr43D&#10;tUFkDaEKbDFowi1LG8b5cdC87SBT6oUq1RYmTcP9DHBTKKAC/M6AaeormSa/G9fXtvf6/n+6+xcA&#10;AP//AwBQSwMEFAAGAAgAAAAhAIB38KnbAAAACwEAAA8AAABkcnMvZG93bnJldi54bWxMT01Lw0AQ&#10;vQv+h2UEb3Y3hWiJ2ZRSFPGkxoIet9lpEpqdjdlNG/+9ExD0NG/mDe8jX0+uEyccQutJQ7JQIJAq&#10;b1uqNezeH29WIEI0ZE3nCTV8Y4B1cXmRm8z6M73hqYy1YBEKmdHQxNhnUoaqQWfCwvdIzB384Ezk&#10;dailHcyZxV0nl0rdSmdaYofG9LhtsDqWo9Ogtk+pTLqyXamXzfj6+bGTX88PWl9fTZt7EBGn+PcM&#10;c3yODgVn2vuRbBCdhrslV4m/c+aTdL7sGaUJI1nk8n+H4gcAAP//AwBQSwECLQAUAAYACAAAACEA&#10;5JnDwPsAAADhAQAAEwAAAAAAAAAAAAAAAAAAAAAAW0NvbnRlbnRfVHlwZXNdLnhtbFBLAQItABQA&#10;BgAIAAAAIQA4/SH/1gAAAJQBAAALAAAAAAAAAAAAAAAAACwBAABfcmVscy8ucmVsc1BLAQItABQA&#10;BgAIAAAAIQDVvDVcPwMAAOcGAAAOAAAAAAAAAAAAAAAAACsCAABkcnMvZTJvRG9jLnhtbFBLAQIt&#10;ABQABgAIAAAAIQCAd/Cp2wAAAAsBAAAPAAAAAAAAAAAAAAAAAJYFAABkcnMvZG93bnJldi54bWxQ&#10;SwUGAAAAAAQABADzAAAAngYAAAAA&#10;" o:allowincell="f" filled="f" fillcolor="#b3cfff" strokecolor="#2ea67f"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E594F9" w14:textId="77777777" w:rsidR="00196EF6" w:rsidRDefault="00196EF6">
    <w:pPr>
      <w:pStyle w:val="Header"/>
    </w:pPr>
    <w:r>
      <w:rPr>
        <w:noProof/>
      </w:rPr>
      <mc:AlternateContent>
        <mc:Choice Requires="wps">
          <w:drawing>
            <wp:anchor distT="0" distB="0" distL="114300" distR="114300" simplePos="0" relativeHeight="251659264" behindDoc="0" locked="0" layoutInCell="0" allowOverlap="1" wp14:anchorId="15BBB86B" wp14:editId="5D9EAC53">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6pt;margin-top:36pt;width:540pt;height:10in;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v&#10;PMbgVQMAAB0HAAAOAAAAZHJzL2Uyb0RvYy54bWysVU2P2zYQvRfIfyB410qyZVs2Vht4ZasokDZB&#10;NkXPtEhJRChSJemVt0X/e4ek7GjTHoIgF4HDj8c3b56G928vvUDPTBuuZIHTuwQjJmtFuWwL/Pun&#10;KsoxMpZISoSSrMAvzOC3D29+uh+HHVuoTgnKNAIQaXbjUODO2mEXx6buWE/MnRqYhMVG6Z5YCHUb&#10;U01GQO9FvEiSdTwqTQetamYMzB7CIn7w+E3Davu+aQyzSBQYuFn/1f57ct/44Z7sWk2GjtcTDfId&#10;LHrCJVx6gzoQS9BZ8/9A9bzWyqjG3tWqj1XT8Jr5HCCbNPkqm6eODMznAuKY4SaT+XGw9W/PHzTi&#10;FGqHkSQ9lOgjiEZkKxjaOnnGwexg19PwQbsEzfBO1Z8NkqrsYBfba63GjhEKpFK3P351wAUGjqLT&#10;+KuigE7OVnmlLo3uHSBogC6+IC+3grCLRTVMrvNVniRQtxrWtmmWucDdQXbX44M29memeuQGBdZA&#10;3sOT53fGhq3XLe42qSouBMyTnZBoBM6LDWD6zJTg1K36QLenUmj0TMA4ab7M8r3fJM495DFNA5vA&#10;B8DOPRgtzF8pmoDh6Zo5eM8tmF7wvsAuvSuGU/EoqSdnCRdhDLkK6Sgxb+eQFUQXC0M/D2J5q/29&#10;TbbH/JhnUbZYH6MsoTTaV2UWrat0szosD2V5SP9xaaTZruOUMunSvdo+zb7NVtMPGAw7N74XD2ll&#10;/+C28951BXUUWzNxbQ0aFDhlUnwu8uOyrKpqqm5rwrGwOw0iualJ0yD0ssqT8jA7AlrdrhJcIjBo&#10;gVfONTffwL8+FTl+LYMvE6jqbnH+C5Luq1WyyZZ5tNmsllG2ZEn0mFdltC/T9XpzfCwfj19JevRl&#10;Mj9G1VvNHSt1Bts8dXREJ3HWHwn8tMsctMGIcuf9hcvUBdDfrkkjIlpozLXV+H8r80pPr1MoDRFD&#10;R4LK62y79Z0A1J1b+kYnKHd1p4tu/prE+KItYFyd6xuF6w2hx5wUfYE+AfZx9nBvCgw6pf/CaIT+&#10;XGDz55lohpH4RYKDfDeAhj4P9Dw4zQMia4AqsMXgCTcsbXgEzoPmbQc3pd6oUu2hPzXcdw7XuwIr&#10;4O8C6ME+k+m9cE1+HvtdX161h38BAAD//wMAUEsDBBQABgAIAAAAIQAdOnOa2gAAAAsBAAAPAAAA&#10;ZHJzL2Rvd25yZXYueG1sTE9Na8MwDL0P9h+MBr2tTkq7jSxOKYXSy2Cs3WU3N9ackFgOttum/34K&#10;DLaTnvTE+yjXo+vFBUNsPSnI5xkIpNqblqyCz+Pu8QVETJqM7j2hghtGWFf3d6UujL/SB14OyQoW&#10;oVhoBU1KQyFlrBt0Os79gMTctw9OJ16DlSboK4u7Xi6y7Ek63RI7NHrAbYN1dzg7Bc/bOBx31rq3&#10;bhm6ep/Jr3R7V2r2MG5eQSQc098zTPE5OlSc6eTPZKLoWWPBVdLvnPh8NV1OjFY5I1mV8n+H6gcA&#10;AP//AwBQSwECLQAUAAYACAAAACEA5JnDwPsAAADhAQAAEwAAAAAAAAAAAAAAAAAAAAAAW0NvbnRl&#10;bnRfVHlwZXNdLnhtbFBLAQItABQABgAIAAAAIQA4/SH/1gAAAJQBAAALAAAAAAAAAAAAAAAAACwB&#10;AABfcmVscy8ucmVsc1BLAQItABQABgAIAAAAIQBvPMbgVQMAAB0HAAAOAAAAAAAAAAAAAAAAACsC&#10;AABkcnMvZTJvRG9jLnhtbFBLAQItABQABgAIAAAAIQAdOnOa2gAAAAsBAAAPAAAAAAAAAAAAAAAA&#10;AKwFAABkcnMvZG93bnJldi54bWxQSwUGAAAAAAQABADzAAAAswY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8A52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B3A02EE"/>
    <w:lvl w:ilvl="0">
      <w:start w:val="1"/>
      <w:numFmt w:val="decimal"/>
      <w:lvlText w:val="%1."/>
      <w:lvlJc w:val="left"/>
      <w:pPr>
        <w:tabs>
          <w:tab w:val="num" w:pos="1800"/>
        </w:tabs>
        <w:ind w:left="1800" w:hanging="360"/>
      </w:pPr>
    </w:lvl>
  </w:abstractNum>
  <w:abstractNum w:abstractNumId="2">
    <w:nsid w:val="FFFFFF7D"/>
    <w:multiLevelType w:val="singleLevel"/>
    <w:tmpl w:val="0C10FDF4"/>
    <w:lvl w:ilvl="0">
      <w:start w:val="1"/>
      <w:numFmt w:val="decimal"/>
      <w:lvlText w:val="%1."/>
      <w:lvlJc w:val="left"/>
      <w:pPr>
        <w:tabs>
          <w:tab w:val="num" w:pos="1440"/>
        </w:tabs>
        <w:ind w:left="1440" w:hanging="360"/>
      </w:pPr>
    </w:lvl>
  </w:abstractNum>
  <w:abstractNum w:abstractNumId="3">
    <w:nsid w:val="FFFFFF7E"/>
    <w:multiLevelType w:val="singleLevel"/>
    <w:tmpl w:val="0818E956"/>
    <w:lvl w:ilvl="0">
      <w:start w:val="1"/>
      <w:numFmt w:val="decimal"/>
      <w:lvlText w:val="%1."/>
      <w:lvlJc w:val="left"/>
      <w:pPr>
        <w:tabs>
          <w:tab w:val="num" w:pos="1080"/>
        </w:tabs>
        <w:ind w:left="1080" w:hanging="360"/>
      </w:pPr>
    </w:lvl>
  </w:abstractNum>
  <w:abstractNum w:abstractNumId="4">
    <w:nsid w:val="FFFFFF7F"/>
    <w:multiLevelType w:val="singleLevel"/>
    <w:tmpl w:val="841EF21E"/>
    <w:lvl w:ilvl="0">
      <w:start w:val="1"/>
      <w:numFmt w:val="decimal"/>
      <w:lvlText w:val="%1."/>
      <w:lvlJc w:val="left"/>
      <w:pPr>
        <w:tabs>
          <w:tab w:val="num" w:pos="720"/>
        </w:tabs>
        <w:ind w:left="720" w:hanging="360"/>
      </w:pPr>
    </w:lvl>
  </w:abstractNum>
  <w:abstractNum w:abstractNumId="5">
    <w:nsid w:val="FFFFFF80"/>
    <w:multiLevelType w:val="singleLevel"/>
    <w:tmpl w:val="79529B3A"/>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B2365FC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AD28805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2E54BA0A"/>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9D02FC3E"/>
    <w:lvl w:ilvl="0">
      <w:start w:val="1"/>
      <w:numFmt w:val="decimal"/>
      <w:lvlText w:val="%1."/>
      <w:lvlJc w:val="left"/>
      <w:pPr>
        <w:tabs>
          <w:tab w:val="num" w:pos="360"/>
        </w:tabs>
        <w:ind w:left="360" w:hanging="360"/>
      </w:pPr>
    </w:lvl>
  </w:abstractNum>
  <w:abstractNum w:abstractNumId="10">
    <w:nsid w:val="FFFFFF89"/>
    <w:multiLevelType w:val="singleLevel"/>
    <w:tmpl w:val="CEFE98E0"/>
    <w:lvl w:ilvl="0">
      <w:start w:val="1"/>
      <w:numFmt w:val="bullet"/>
      <w:lvlText w:val=""/>
      <w:lvlJc w:val="left"/>
      <w:pPr>
        <w:tabs>
          <w:tab w:val="num" w:pos="360"/>
        </w:tabs>
        <w:ind w:left="360" w:hanging="360"/>
      </w:pPr>
      <w:rPr>
        <w:rFonts w:ascii="Symbol" w:hAnsi="Symbol" w:hint="default"/>
      </w:rPr>
    </w:lvl>
  </w:abstractNum>
  <w:abstractNum w:abstractNumId="11">
    <w:nsid w:val="32C60663"/>
    <w:multiLevelType w:val="hybridMultilevel"/>
    <w:tmpl w:val="777E9CF6"/>
    <w:lvl w:ilvl="0" w:tplc="0A0E3034">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207B28"/>
    <w:multiLevelType w:val="hybridMultilevel"/>
    <w:tmpl w:val="0AAE38D4"/>
    <w:lvl w:ilvl="0" w:tplc="93EC3A78">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attachedTemplate r:id="rId1"/>
  <w:revisionView w:markup="0"/>
  <w:defaultTabStop w:val="720"/>
  <w:displayHorizontalDrawingGridEvery w:val="0"/>
  <w:displayVerticalDrawingGridEvery w:val="0"/>
  <w:doNotUseMarginsForDrawingGridOrigin/>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ShowDynamicGuides" w:val="1"/>
    <w:docVar w:name="ShowMarginGuides" w:val="1"/>
    <w:docVar w:name="ShowOutlines" w:val="0"/>
    <w:docVar w:name="ShowStaticGuides" w:val="1"/>
  </w:docVars>
  <w:rsids>
    <w:rsidRoot w:val="002B2FB0"/>
    <w:rsid w:val="0003100C"/>
    <w:rsid w:val="00032A15"/>
    <w:rsid w:val="000435EF"/>
    <w:rsid w:val="00081276"/>
    <w:rsid w:val="0009393E"/>
    <w:rsid w:val="000B451A"/>
    <w:rsid w:val="000B6B4A"/>
    <w:rsid w:val="000E0954"/>
    <w:rsid w:val="00140482"/>
    <w:rsid w:val="00196EF6"/>
    <w:rsid w:val="001A2773"/>
    <w:rsid w:val="001B1D56"/>
    <w:rsid w:val="001B2856"/>
    <w:rsid w:val="001C46B6"/>
    <w:rsid w:val="001D12D9"/>
    <w:rsid w:val="00226F19"/>
    <w:rsid w:val="00247E59"/>
    <w:rsid w:val="00270596"/>
    <w:rsid w:val="002A4198"/>
    <w:rsid w:val="002A428A"/>
    <w:rsid w:val="002B2FB0"/>
    <w:rsid w:val="002C4A88"/>
    <w:rsid w:val="002F2918"/>
    <w:rsid w:val="00302A6F"/>
    <w:rsid w:val="00303046"/>
    <w:rsid w:val="00316EFD"/>
    <w:rsid w:val="003336B4"/>
    <w:rsid w:val="00353F25"/>
    <w:rsid w:val="003766D4"/>
    <w:rsid w:val="00377421"/>
    <w:rsid w:val="00393110"/>
    <w:rsid w:val="003A022A"/>
    <w:rsid w:val="003A216E"/>
    <w:rsid w:val="003B16D1"/>
    <w:rsid w:val="003C568E"/>
    <w:rsid w:val="003E5899"/>
    <w:rsid w:val="003E7408"/>
    <w:rsid w:val="003F5A76"/>
    <w:rsid w:val="00453ADF"/>
    <w:rsid w:val="00454B14"/>
    <w:rsid w:val="00472340"/>
    <w:rsid w:val="004A41D3"/>
    <w:rsid w:val="004B0917"/>
    <w:rsid w:val="004E35FF"/>
    <w:rsid w:val="004F7C51"/>
    <w:rsid w:val="00524DA2"/>
    <w:rsid w:val="005471BF"/>
    <w:rsid w:val="00576B7C"/>
    <w:rsid w:val="00577F88"/>
    <w:rsid w:val="00584D14"/>
    <w:rsid w:val="00594CE2"/>
    <w:rsid w:val="005F58CA"/>
    <w:rsid w:val="00604F84"/>
    <w:rsid w:val="006507FF"/>
    <w:rsid w:val="0067057D"/>
    <w:rsid w:val="00672CE5"/>
    <w:rsid w:val="00694262"/>
    <w:rsid w:val="00696410"/>
    <w:rsid w:val="006B00A3"/>
    <w:rsid w:val="006B714E"/>
    <w:rsid w:val="006F73A6"/>
    <w:rsid w:val="00742987"/>
    <w:rsid w:val="00753D6E"/>
    <w:rsid w:val="007573A8"/>
    <w:rsid w:val="007B203A"/>
    <w:rsid w:val="007C487C"/>
    <w:rsid w:val="00833F42"/>
    <w:rsid w:val="00870727"/>
    <w:rsid w:val="008A2AEC"/>
    <w:rsid w:val="008A648F"/>
    <w:rsid w:val="008C000A"/>
    <w:rsid w:val="008D076E"/>
    <w:rsid w:val="008D0DBE"/>
    <w:rsid w:val="00900E2C"/>
    <w:rsid w:val="00916C81"/>
    <w:rsid w:val="00932EFB"/>
    <w:rsid w:val="00940A47"/>
    <w:rsid w:val="00955510"/>
    <w:rsid w:val="0097387A"/>
    <w:rsid w:val="00983D8B"/>
    <w:rsid w:val="00983E46"/>
    <w:rsid w:val="00986A0E"/>
    <w:rsid w:val="00986B2E"/>
    <w:rsid w:val="009909A8"/>
    <w:rsid w:val="009A5D3E"/>
    <w:rsid w:val="009B260B"/>
    <w:rsid w:val="009B78EA"/>
    <w:rsid w:val="009C3810"/>
    <w:rsid w:val="009F65DE"/>
    <w:rsid w:val="00A008E5"/>
    <w:rsid w:val="00A050F9"/>
    <w:rsid w:val="00A10F33"/>
    <w:rsid w:val="00A3732C"/>
    <w:rsid w:val="00A90BFB"/>
    <w:rsid w:val="00AC330D"/>
    <w:rsid w:val="00AC4990"/>
    <w:rsid w:val="00AE04C3"/>
    <w:rsid w:val="00AF4A71"/>
    <w:rsid w:val="00AF5095"/>
    <w:rsid w:val="00B3495E"/>
    <w:rsid w:val="00B363C7"/>
    <w:rsid w:val="00B63E43"/>
    <w:rsid w:val="00B74FC4"/>
    <w:rsid w:val="00B759D3"/>
    <w:rsid w:val="00B803E5"/>
    <w:rsid w:val="00B82996"/>
    <w:rsid w:val="00B863B5"/>
    <w:rsid w:val="00BA36AA"/>
    <w:rsid w:val="00BD253B"/>
    <w:rsid w:val="00C00863"/>
    <w:rsid w:val="00C247A6"/>
    <w:rsid w:val="00C26D47"/>
    <w:rsid w:val="00C31993"/>
    <w:rsid w:val="00C47AD3"/>
    <w:rsid w:val="00C51B10"/>
    <w:rsid w:val="00C57849"/>
    <w:rsid w:val="00C57BD3"/>
    <w:rsid w:val="00C81ECF"/>
    <w:rsid w:val="00CD6AF9"/>
    <w:rsid w:val="00CF4599"/>
    <w:rsid w:val="00D101B9"/>
    <w:rsid w:val="00D1166B"/>
    <w:rsid w:val="00D90CAA"/>
    <w:rsid w:val="00DB089A"/>
    <w:rsid w:val="00DB2095"/>
    <w:rsid w:val="00DB7F62"/>
    <w:rsid w:val="00DD0673"/>
    <w:rsid w:val="00DD2C6A"/>
    <w:rsid w:val="00DE3258"/>
    <w:rsid w:val="00DF2A75"/>
    <w:rsid w:val="00E147B9"/>
    <w:rsid w:val="00E34541"/>
    <w:rsid w:val="00E35D7D"/>
    <w:rsid w:val="00E6008A"/>
    <w:rsid w:val="00E82A2B"/>
    <w:rsid w:val="00EB6FB6"/>
    <w:rsid w:val="00EB7DD2"/>
    <w:rsid w:val="00EC6D5F"/>
    <w:rsid w:val="00F1259E"/>
    <w:rsid w:val="00F343E6"/>
    <w:rsid w:val="00F50812"/>
    <w:rsid w:val="00F7278D"/>
    <w:rsid w:val="00F86A79"/>
    <w:rsid w:val="00FA7A75"/>
    <w:rsid w:val="00FE0A1D"/>
    <w:rsid w:val="00FF32BB"/>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27213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image" Target="media/image4.png"/><Relationship Id="rId4" Type="http://schemas.openxmlformats.org/officeDocument/2006/relationships/settings" Target="settings.xml"/><Relationship Id="rId7" Type="http://schemas.openxmlformats.org/officeDocument/2006/relationships/endnotes" Target="endnotes.xml"/><Relationship Id="rId11" Type="http://schemas.openxmlformats.org/officeDocument/2006/relationships/image" Target="media/image1.emf"/><Relationship Id="rId1" Type="http://schemas.openxmlformats.org/officeDocument/2006/relationships/numbering" Target="numbering.xml"/><Relationship Id="rId6" Type="http://schemas.openxmlformats.org/officeDocument/2006/relationships/footnotes" Target="footnotes.xml"/><Relationship Id="rId16" Type="http://schemas.openxmlformats.org/officeDocument/2006/relationships/footer" Target="footer2.xml"/><Relationship Id="rId8" Type="http://schemas.openxmlformats.org/officeDocument/2006/relationships/header" Target="header1.xml"/><Relationship Id="rId13" Type="http://schemas.openxmlformats.org/officeDocument/2006/relationships/image" Target="media/image3.png"/><Relationship Id="rId1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3.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styles" Target="styles.xml"/><Relationship Id="rId9" Type="http://schemas.openxmlformats.org/officeDocument/2006/relationships/footer" Target="footer1.xml"/><Relationship Id="rId3" Type="http://schemas.microsoft.com/office/2007/relationships/stylesWithEffects" Target="stylesWithEffects.xml"/><Relationship Id="rId1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Team%20Newslet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Team Newsletter.dotx</Template>
  <TotalTime>1</TotalTime>
  <Pages>2</Pages>
  <Words>4</Words>
  <Characters>25</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2004 Test Drive User</dc:creator>
  <cp:keywords/>
  <dc:description/>
  <cp:lastModifiedBy>Meagan Brown</cp:lastModifiedBy>
  <cp:revision>3</cp:revision>
  <cp:lastPrinted>2007-05-07T22:10:00Z</cp:lastPrinted>
  <dcterms:created xsi:type="dcterms:W3CDTF">2012-08-16T09:46:00Z</dcterms:created>
  <dcterms:modified xsi:type="dcterms:W3CDTF">2012-08-16T09:48:00Z</dcterms:modified>
  <cp:category/>
</cp:coreProperties>
</file>